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EC170F" w14:textId="078E6F76" w:rsidR="00117B47" w:rsidRPr="0036008C" w:rsidRDefault="00117B47" w:rsidP="00117B47">
      <w:pPr>
        <w:numPr>
          <w:ilvl w:val="0"/>
          <w:numId w:val="1"/>
        </w:numPr>
        <w:tabs>
          <w:tab w:val="num" w:pos="567"/>
        </w:tabs>
        <w:spacing w:after="120"/>
        <w:jc w:val="both"/>
        <w:rPr>
          <w:rFonts w:ascii="Arial" w:hAnsi="Arial" w:cs="Arial"/>
          <w:b/>
          <w:u w:val="single"/>
          <w:lang w:val="el-GR"/>
        </w:rPr>
      </w:pPr>
      <w:r w:rsidRPr="0036008C">
        <w:rPr>
          <w:rFonts w:ascii="Arial" w:hAnsi="Arial" w:cs="Arial"/>
          <w:b/>
          <w:u w:val="single"/>
          <w:lang w:val="el-GR"/>
        </w:rPr>
        <w:t xml:space="preserve">ΓΕΝΙΚΟΙ ΟΡΟΙ </w:t>
      </w:r>
    </w:p>
    <w:p w14:paraId="613D7124" w14:textId="77777777" w:rsidR="00117B47" w:rsidRPr="0036008C" w:rsidRDefault="00117B47" w:rsidP="00117B47">
      <w:pPr>
        <w:tabs>
          <w:tab w:val="left" w:pos="851"/>
        </w:tabs>
        <w:ind w:left="851" w:hanging="851"/>
        <w:rPr>
          <w:rFonts w:ascii="Arial" w:hAnsi="Arial" w:cs="Arial"/>
          <w:lang w:val="el-GR"/>
        </w:rPr>
      </w:pPr>
    </w:p>
    <w:p w14:paraId="0D2A51FD" w14:textId="77777777" w:rsidR="00117B47" w:rsidRPr="0036008C" w:rsidRDefault="00117B47" w:rsidP="00117B47">
      <w:pPr>
        <w:tabs>
          <w:tab w:val="left" w:pos="-1418"/>
          <w:tab w:val="left" w:pos="0"/>
        </w:tabs>
        <w:suppressAutoHyphens/>
        <w:spacing w:after="120"/>
        <w:jc w:val="both"/>
        <w:rPr>
          <w:rFonts w:ascii="Arial" w:hAnsi="Arial" w:cs="Arial"/>
          <w:spacing w:val="-3"/>
          <w:szCs w:val="22"/>
          <w:lang w:val="el-GR"/>
        </w:rPr>
      </w:pPr>
      <w:r w:rsidRPr="0036008C">
        <w:rPr>
          <w:rFonts w:ascii="Arial" w:hAnsi="Arial" w:cs="Arial"/>
          <w:spacing w:val="-3"/>
          <w:szCs w:val="22"/>
          <w:lang w:val="el-GR"/>
        </w:rPr>
        <w:t xml:space="preserve">Αντικείμενο του παρόντος τιμολογίου είναι ο καθορισμός τιμών </w:t>
      </w:r>
      <w:proofErr w:type="spellStart"/>
      <w:r w:rsidRPr="0036008C">
        <w:rPr>
          <w:rFonts w:ascii="Arial" w:hAnsi="Arial" w:cs="Arial"/>
          <w:spacing w:val="-3"/>
          <w:szCs w:val="22"/>
          <w:lang w:val="el-GR"/>
        </w:rPr>
        <w:t>μονάδος</w:t>
      </w:r>
      <w:proofErr w:type="spellEnd"/>
      <w:r w:rsidRPr="0036008C">
        <w:rPr>
          <w:rFonts w:ascii="Arial" w:hAnsi="Arial" w:cs="Arial"/>
          <w:spacing w:val="-3"/>
          <w:szCs w:val="22"/>
          <w:lang w:val="el-GR"/>
        </w:rPr>
        <w:t xml:space="preserve">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14:paraId="2B981D92" w14:textId="77777777" w:rsidR="00117B47" w:rsidRPr="0036008C" w:rsidRDefault="00117B47" w:rsidP="00117B47">
      <w:pPr>
        <w:tabs>
          <w:tab w:val="left" w:pos="-1418"/>
          <w:tab w:val="left" w:pos="-720"/>
          <w:tab w:val="left" w:pos="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w:t>
      </w:r>
      <w:r w:rsidRPr="0036008C">
        <w:rPr>
          <w:rFonts w:ascii="Arial" w:hAnsi="Arial" w:cs="Arial"/>
          <w:spacing w:val="-3"/>
          <w:szCs w:val="22"/>
          <w:lang w:val="el-GR"/>
        </w:rPr>
        <w:tab/>
        <w:t xml:space="preserve">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w:t>
      </w:r>
      <w:proofErr w:type="spellStart"/>
      <w:r w:rsidRPr="0036008C">
        <w:rPr>
          <w:rFonts w:ascii="Arial" w:hAnsi="Arial" w:cs="Arial"/>
          <w:spacing w:val="-3"/>
          <w:szCs w:val="22"/>
          <w:lang w:val="el-GR"/>
        </w:rPr>
        <w:t>μονάδος</w:t>
      </w:r>
      <w:proofErr w:type="spellEnd"/>
      <w:r w:rsidRPr="0036008C">
        <w:rPr>
          <w:rFonts w:ascii="Arial" w:hAnsi="Arial" w:cs="Arial"/>
          <w:spacing w:val="-3"/>
          <w:szCs w:val="22"/>
          <w:lang w:val="el-GR"/>
        </w:rPr>
        <w:t xml:space="preserve">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14:paraId="05B32888" w14:textId="77777777" w:rsidR="00117B47" w:rsidRPr="0036008C" w:rsidRDefault="00117B47" w:rsidP="00117B47">
      <w:pPr>
        <w:tabs>
          <w:tab w:val="left" w:pos="-1418"/>
          <w:tab w:val="left" w:pos="0"/>
        </w:tabs>
        <w:suppressAutoHyphens/>
        <w:spacing w:after="120"/>
        <w:ind w:left="851"/>
        <w:jc w:val="both"/>
        <w:rPr>
          <w:rFonts w:ascii="Arial" w:hAnsi="Arial" w:cs="Arial"/>
          <w:spacing w:val="-3"/>
          <w:szCs w:val="22"/>
          <w:lang w:val="el-GR"/>
        </w:rPr>
      </w:pPr>
      <w:r w:rsidRPr="0036008C">
        <w:rPr>
          <w:rFonts w:ascii="Arial" w:hAnsi="Arial" w:cs="Arial"/>
          <w:spacing w:val="-3"/>
          <w:szCs w:val="22"/>
          <w:lang w:val="el-GR"/>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proofErr w:type="spellStart"/>
      <w:r w:rsidRPr="0036008C">
        <w:rPr>
          <w:rFonts w:ascii="Arial" w:hAnsi="Arial" w:cs="Arial"/>
          <w:spacing w:val="-3"/>
          <w:szCs w:val="22"/>
          <w:lang w:val="el-GR"/>
        </w:rPr>
        <w:t>μή</w:t>
      </w:r>
      <w:proofErr w:type="spellEnd"/>
      <w:r w:rsidRPr="0036008C">
        <w:rPr>
          <w:rFonts w:ascii="Arial" w:hAnsi="Arial" w:cs="Arial"/>
          <w:spacing w:val="-3"/>
          <w:szCs w:val="22"/>
          <w:lang w:val="el-GR"/>
        </w:rPr>
        <w:t xml:space="preserve"> μηχανικών μέσων, εκτός αν άλλως ορίζεται στα άρθρα του παρόντος.</w:t>
      </w:r>
    </w:p>
    <w:p w14:paraId="4526AF9D" w14:textId="77777777" w:rsidR="00117B47" w:rsidRPr="0036008C" w:rsidRDefault="00117B47" w:rsidP="00117B47">
      <w:pPr>
        <w:tabs>
          <w:tab w:val="left" w:pos="-720"/>
          <w:tab w:val="left" w:pos="0"/>
        </w:tabs>
        <w:suppressAutoHyphens/>
        <w:spacing w:after="120"/>
        <w:ind w:left="851"/>
        <w:jc w:val="both"/>
        <w:rPr>
          <w:rFonts w:ascii="Arial" w:hAnsi="Arial" w:cs="Arial"/>
          <w:spacing w:val="-3"/>
          <w:szCs w:val="22"/>
          <w:lang w:val="el-GR"/>
        </w:rPr>
      </w:pPr>
      <w:r w:rsidRPr="0036008C">
        <w:rPr>
          <w:rFonts w:ascii="Arial" w:hAnsi="Arial" w:cs="Arial"/>
          <w:spacing w:val="-3"/>
          <w:szCs w:val="22"/>
          <w:lang w:val="el-GR"/>
        </w:rPr>
        <w:t xml:space="preserve">Σύμφωνα με τα παραπάνω, με τις τιμές </w:t>
      </w:r>
      <w:proofErr w:type="spellStart"/>
      <w:r w:rsidRPr="0036008C">
        <w:rPr>
          <w:rFonts w:ascii="Arial" w:hAnsi="Arial" w:cs="Arial"/>
          <w:spacing w:val="-3"/>
          <w:szCs w:val="22"/>
          <w:lang w:val="el-GR"/>
        </w:rPr>
        <w:t>μονάδος</w:t>
      </w:r>
      <w:proofErr w:type="spellEnd"/>
      <w:r w:rsidRPr="0036008C">
        <w:rPr>
          <w:rFonts w:ascii="Arial" w:hAnsi="Arial" w:cs="Arial"/>
          <w:spacing w:val="-3"/>
          <w:szCs w:val="22"/>
          <w:lang w:val="el-GR"/>
        </w:rPr>
        <w:t xml:space="preserve"> του παρόντος Τιμολογίου  προκύπτει το </w:t>
      </w:r>
      <w:proofErr w:type="spellStart"/>
      <w:r w:rsidRPr="0036008C">
        <w:rPr>
          <w:rFonts w:ascii="Arial" w:hAnsi="Arial" w:cs="Arial"/>
          <w:spacing w:val="-3"/>
          <w:szCs w:val="22"/>
          <w:lang w:val="el-GR"/>
        </w:rPr>
        <w:t>προϋπολογιζόμενο</w:t>
      </w:r>
      <w:proofErr w:type="spellEnd"/>
      <w:r w:rsidRPr="0036008C">
        <w:rPr>
          <w:rFonts w:ascii="Arial" w:hAnsi="Arial" w:cs="Arial"/>
          <w:spacing w:val="-3"/>
          <w:szCs w:val="22"/>
          <w:lang w:val="el-GR"/>
        </w:rPr>
        <w:t xml:space="preserve"> άμεσο κόστος του Έργου, δηλαδή το συνολικό κόστος των επί μέρους εργασιών ή λειτουργιών, οι οποίες συνθέτουν το φυσικό αντικείμενο του Έργου. Στις τιμές </w:t>
      </w:r>
      <w:proofErr w:type="spellStart"/>
      <w:r w:rsidRPr="0036008C">
        <w:rPr>
          <w:rFonts w:ascii="Arial" w:hAnsi="Arial" w:cs="Arial"/>
          <w:spacing w:val="-3"/>
          <w:szCs w:val="22"/>
          <w:lang w:val="el-GR"/>
        </w:rPr>
        <w:t>μονάδος</w:t>
      </w:r>
      <w:proofErr w:type="spellEnd"/>
      <w:r w:rsidRPr="0036008C">
        <w:rPr>
          <w:rFonts w:ascii="Arial" w:hAnsi="Arial" w:cs="Arial"/>
          <w:spacing w:val="-3"/>
          <w:szCs w:val="22"/>
          <w:lang w:val="el-GR"/>
        </w:rPr>
        <w:t xml:space="preserve"> αυτές, ενδεικτικά και όχι περιοριστικά, περιλαμβάνονται τα κάτωθι:</w:t>
      </w:r>
    </w:p>
    <w:p w14:paraId="782BFB70"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1.1.1</w:t>
      </w:r>
      <w:r w:rsidRPr="0036008C">
        <w:rPr>
          <w:rFonts w:ascii="Arial" w:hAnsi="Arial" w:cs="Arial"/>
          <w:spacing w:val="-3"/>
          <w:szCs w:val="22"/>
          <w:lang w:val="el-GR"/>
        </w:rPr>
        <w:tab/>
        <w:t xml:space="preserve">Κάθε είδους επιβάρυνση των </w:t>
      </w:r>
      <w:proofErr w:type="spellStart"/>
      <w:r w:rsidRPr="0036008C">
        <w:rPr>
          <w:rFonts w:ascii="Arial" w:hAnsi="Arial" w:cs="Arial"/>
          <w:spacing w:val="-3"/>
          <w:szCs w:val="22"/>
          <w:lang w:val="el-GR"/>
        </w:rPr>
        <w:t>ενσωματουμένων</w:t>
      </w:r>
      <w:proofErr w:type="spellEnd"/>
      <w:r w:rsidRPr="0036008C">
        <w:rPr>
          <w:rFonts w:ascii="Arial" w:hAnsi="Arial" w:cs="Arial"/>
          <w:spacing w:val="-3"/>
          <w:szCs w:val="22"/>
          <w:lang w:val="el-GR"/>
        </w:rPr>
        <w:t xml:space="preserve">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14:paraId="4A59FCFC"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1.1.2</w:t>
      </w:r>
      <w:r w:rsidRPr="0036008C">
        <w:rPr>
          <w:rFonts w:ascii="Arial" w:hAnsi="Arial" w:cs="Arial"/>
          <w:spacing w:val="-3"/>
          <w:szCs w:val="22"/>
          <w:lang w:val="el-GR"/>
        </w:rPr>
        <w:tab/>
        <w:t xml:space="preserve">Οι δαπάνες </w:t>
      </w:r>
      <w:proofErr w:type="spellStart"/>
      <w:r w:rsidRPr="0036008C">
        <w:rPr>
          <w:rFonts w:ascii="Arial" w:hAnsi="Arial" w:cs="Arial"/>
          <w:spacing w:val="-3"/>
          <w:szCs w:val="22"/>
          <w:lang w:val="el-GR"/>
        </w:rPr>
        <w:t>προμηθείας</w:t>
      </w:r>
      <w:proofErr w:type="spellEnd"/>
      <w:r w:rsidRPr="0036008C">
        <w:rPr>
          <w:rFonts w:ascii="Arial" w:hAnsi="Arial" w:cs="Arial"/>
          <w:spacing w:val="-3"/>
          <w:szCs w:val="22"/>
          <w:lang w:val="el-GR"/>
        </w:rPr>
        <w:t xml:space="preserve"> των πάσης φύσεως, </w:t>
      </w:r>
      <w:proofErr w:type="spellStart"/>
      <w:r w:rsidRPr="0036008C">
        <w:rPr>
          <w:rFonts w:ascii="Arial" w:hAnsi="Arial" w:cs="Arial"/>
          <w:spacing w:val="-3"/>
          <w:szCs w:val="22"/>
          <w:lang w:val="el-GR"/>
        </w:rPr>
        <w:t>ενσωματουμένων</w:t>
      </w:r>
      <w:proofErr w:type="spellEnd"/>
      <w:r w:rsidRPr="0036008C">
        <w:rPr>
          <w:rFonts w:ascii="Arial" w:hAnsi="Arial" w:cs="Arial"/>
          <w:spacing w:val="-3"/>
          <w:szCs w:val="22"/>
          <w:lang w:val="el-GR"/>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w:t>
      </w:r>
      <w:proofErr w:type="spellStart"/>
      <w:r w:rsidRPr="0036008C">
        <w:rPr>
          <w:rFonts w:ascii="Arial" w:hAnsi="Arial" w:cs="Arial"/>
          <w:spacing w:val="-3"/>
          <w:szCs w:val="22"/>
          <w:lang w:val="el-GR"/>
        </w:rPr>
        <w:t>σταλίες</w:t>
      </w:r>
      <w:proofErr w:type="spellEnd"/>
      <w:r w:rsidRPr="0036008C">
        <w:rPr>
          <w:rFonts w:ascii="Arial" w:hAnsi="Arial" w:cs="Arial"/>
          <w:spacing w:val="-3"/>
          <w:szCs w:val="22"/>
          <w:lang w:val="el-GR"/>
        </w:rPr>
        <w:t xml:space="preserve">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14:paraId="794B2EC7" w14:textId="77777777" w:rsidR="00117B47" w:rsidRPr="0036008C" w:rsidRDefault="00117B47" w:rsidP="00117B47">
      <w:pPr>
        <w:tabs>
          <w:tab w:val="left" w:pos="-720"/>
          <w:tab w:val="left" w:pos="900"/>
        </w:tabs>
        <w:suppressAutoHyphens/>
        <w:spacing w:after="120"/>
        <w:ind w:left="851" w:hanging="851"/>
        <w:jc w:val="both"/>
        <w:rPr>
          <w:rFonts w:ascii="Arial" w:hAnsi="Arial" w:cs="Arial"/>
          <w:color w:val="000000" w:themeColor="text1"/>
          <w:spacing w:val="-3"/>
          <w:szCs w:val="22"/>
          <w:lang w:val="el-GR"/>
        </w:rPr>
      </w:pPr>
      <w:r w:rsidRPr="0036008C">
        <w:rPr>
          <w:rFonts w:ascii="Arial" w:hAnsi="Arial" w:cs="Arial"/>
          <w:spacing w:val="-3"/>
          <w:sz w:val="12"/>
          <w:szCs w:val="12"/>
          <w:lang w:val="el-GR"/>
        </w:rPr>
        <w:tab/>
      </w:r>
      <w:r w:rsidRPr="0036008C">
        <w:rPr>
          <w:rFonts w:ascii="Arial" w:hAnsi="Arial" w:cs="Arial"/>
          <w:spacing w:val="-3"/>
          <w:szCs w:val="22"/>
          <w:lang w:val="el-GR"/>
        </w:rPr>
        <w:t xml:space="preserve">Ομοίως οι δαπάνες για την φορτοεκφόρτωση και μεταφορά (με την </w:t>
      </w:r>
      <w:proofErr w:type="spellStart"/>
      <w:r w:rsidRPr="0036008C">
        <w:rPr>
          <w:rFonts w:ascii="Arial" w:hAnsi="Arial" w:cs="Arial"/>
          <w:spacing w:val="-3"/>
          <w:szCs w:val="22"/>
          <w:lang w:val="el-GR"/>
        </w:rPr>
        <w:t>σταλία</w:t>
      </w:r>
      <w:proofErr w:type="spellEnd"/>
      <w:r w:rsidRPr="0036008C">
        <w:rPr>
          <w:rFonts w:ascii="Arial" w:hAnsi="Arial" w:cs="Arial"/>
          <w:spacing w:val="-3"/>
          <w:szCs w:val="22"/>
          <w:lang w:val="el-GR"/>
        </w:rPr>
        <w:t xml:space="preserve">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w:t>
      </w:r>
      <w:r w:rsidRPr="0036008C">
        <w:rPr>
          <w:rFonts w:ascii="Arial" w:hAnsi="Arial" w:cs="Arial"/>
          <w:color w:val="000000" w:themeColor="text1"/>
          <w:spacing w:val="-3"/>
          <w:szCs w:val="22"/>
          <w:lang w:val="el-GR"/>
        </w:rPr>
        <w:t>δημοπράτησης.</w:t>
      </w:r>
    </w:p>
    <w:p w14:paraId="544E8353" w14:textId="77777777" w:rsidR="00117B47" w:rsidRPr="0036008C" w:rsidRDefault="00117B47" w:rsidP="00117B47">
      <w:pPr>
        <w:tabs>
          <w:tab w:val="left" w:pos="-720"/>
          <w:tab w:val="left" w:pos="900"/>
        </w:tabs>
        <w:suppressAutoHyphens/>
        <w:spacing w:after="120"/>
        <w:ind w:left="851" w:hanging="851"/>
        <w:jc w:val="both"/>
        <w:rPr>
          <w:rFonts w:ascii="Arial" w:hAnsi="Arial" w:cs="Arial"/>
          <w:color w:val="000000" w:themeColor="text1"/>
          <w:spacing w:val="-3"/>
          <w:szCs w:val="22"/>
          <w:lang w:val="el-GR"/>
        </w:rPr>
      </w:pPr>
      <w:r w:rsidRPr="0036008C">
        <w:rPr>
          <w:rFonts w:ascii="Arial" w:hAnsi="Arial" w:cs="Arial"/>
          <w:color w:val="000000" w:themeColor="text1"/>
          <w:spacing w:val="-3"/>
          <w:szCs w:val="22"/>
          <w:lang w:val="el-GR"/>
        </w:rPr>
        <w:tab/>
        <w:t xml:space="preserve">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w:t>
      </w:r>
      <w:proofErr w:type="spellStart"/>
      <w:r w:rsidRPr="0036008C">
        <w:rPr>
          <w:rFonts w:ascii="Arial" w:hAnsi="Arial" w:cs="Arial"/>
          <w:color w:val="000000" w:themeColor="text1"/>
          <w:spacing w:val="-3"/>
          <w:szCs w:val="22"/>
          <w:lang w:val="el-GR"/>
        </w:rPr>
        <w:t>αρ</w:t>
      </w:r>
      <w:proofErr w:type="spellEnd"/>
      <w:r w:rsidRPr="0036008C">
        <w:rPr>
          <w:rFonts w:ascii="Arial" w:hAnsi="Arial" w:cs="Arial"/>
          <w:color w:val="000000" w:themeColor="text1"/>
          <w:spacing w:val="-3"/>
          <w:szCs w:val="22"/>
          <w:lang w:val="el-GR"/>
        </w:rPr>
        <w:t xml:space="preserve">. </w:t>
      </w:r>
      <w:proofErr w:type="spellStart"/>
      <w:r w:rsidRPr="0036008C">
        <w:rPr>
          <w:rFonts w:ascii="Arial" w:hAnsi="Arial" w:cs="Arial"/>
          <w:color w:val="000000" w:themeColor="text1"/>
          <w:spacing w:val="-3"/>
          <w:szCs w:val="22"/>
          <w:lang w:val="el-GR"/>
        </w:rPr>
        <w:t>πρωτ</w:t>
      </w:r>
      <w:proofErr w:type="spellEnd"/>
      <w:r w:rsidRPr="0036008C">
        <w:rPr>
          <w:rFonts w:ascii="Arial" w:hAnsi="Arial" w:cs="Arial"/>
          <w:color w:val="000000" w:themeColor="text1"/>
          <w:spacing w:val="-3"/>
          <w:szCs w:val="22"/>
          <w:lang w:val="el-GR"/>
        </w:rPr>
        <w:t xml:space="preserve">. </w:t>
      </w:r>
      <w:proofErr w:type="spellStart"/>
      <w:r w:rsidRPr="0036008C">
        <w:rPr>
          <w:rFonts w:ascii="Arial" w:hAnsi="Arial" w:cs="Arial"/>
          <w:color w:val="000000" w:themeColor="text1"/>
          <w:spacing w:val="-3"/>
          <w:szCs w:val="22"/>
          <w:lang w:val="el-GR"/>
        </w:rPr>
        <w:t>οικ</w:t>
      </w:r>
      <w:proofErr w:type="spellEnd"/>
      <w:r w:rsidRPr="0036008C">
        <w:rPr>
          <w:rFonts w:ascii="Arial" w:hAnsi="Arial" w:cs="Arial"/>
          <w:color w:val="000000" w:themeColor="text1"/>
          <w:spacing w:val="-3"/>
          <w:szCs w:val="22"/>
          <w:lang w:val="el-GR"/>
        </w:rPr>
        <w:t xml:space="preserve"> 4834/25-1-2013 του Υπουργείου Περιβάλλοντος Ενέργειας και Κλιματικής Αλλαγής, δεν περιλαμβάνεται στις αντίστοιχες τιμές του τιμολογίου.</w:t>
      </w:r>
    </w:p>
    <w:p w14:paraId="6310EAE1" w14:textId="77777777" w:rsidR="00117B47" w:rsidRPr="0036008C" w:rsidRDefault="00117B47" w:rsidP="00117B47">
      <w:pPr>
        <w:tabs>
          <w:tab w:val="left" w:pos="-720"/>
          <w:tab w:val="left" w:pos="900"/>
        </w:tabs>
        <w:suppressAutoHyphens/>
        <w:spacing w:after="120"/>
        <w:ind w:left="851" w:hanging="851"/>
        <w:jc w:val="both"/>
        <w:rPr>
          <w:rFonts w:ascii="Arial" w:hAnsi="Arial" w:cs="Arial"/>
          <w:color w:val="000000" w:themeColor="text1"/>
          <w:spacing w:val="-3"/>
          <w:szCs w:val="22"/>
          <w:lang w:val="el-GR"/>
        </w:rPr>
      </w:pPr>
      <w:r w:rsidRPr="0036008C">
        <w:rPr>
          <w:rFonts w:ascii="Arial" w:hAnsi="Arial" w:cs="Arial"/>
          <w:color w:val="000000" w:themeColor="text1"/>
          <w:spacing w:val="-3"/>
          <w:szCs w:val="22"/>
          <w:lang w:val="el-GR"/>
        </w:rPr>
        <w:tab/>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14:paraId="1B0FB0E0"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1.1.3</w:t>
      </w:r>
      <w:r w:rsidRPr="0036008C">
        <w:rPr>
          <w:rFonts w:ascii="Arial" w:hAnsi="Arial" w:cs="Arial"/>
          <w:spacing w:val="-3"/>
          <w:szCs w:val="22"/>
          <w:lang w:val="el-GR"/>
        </w:rPr>
        <w:tab/>
        <w:t xml:space="preserve">Οι δαπάνες μισθών, ημερομισθίων, υπερωριών, </w:t>
      </w:r>
      <w:proofErr w:type="spellStart"/>
      <w:r w:rsidRPr="0036008C">
        <w:rPr>
          <w:rFonts w:ascii="Arial" w:hAnsi="Arial" w:cs="Arial"/>
          <w:spacing w:val="-3"/>
          <w:szCs w:val="22"/>
          <w:lang w:val="el-GR"/>
        </w:rPr>
        <w:t>υπερεργασιών</w:t>
      </w:r>
      <w:proofErr w:type="spellEnd"/>
      <w:r w:rsidRPr="0036008C">
        <w:rPr>
          <w:rFonts w:ascii="Arial" w:hAnsi="Arial" w:cs="Arial"/>
          <w:spacing w:val="-3"/>
          <w:szCs w:val="22"/>
          <w:lang w:val="el-GR"/>
        </w:rPr>
        <w:t xml:space="preserve">,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w:t>
      </w:r>
      <w:proofErr w:type="spellStart"/>
      <w:r w:rsidRPr="0036008C">
        <w:rPr>
          <w:rFonts w:ascii="Arial" w:hAnsi="Arial" w:cs="Arial"/>
          <w:spacing w:val="-3"/>
          <w:szCs w:val="22"/>
          <w:lang w:val="el-GR"/>
        </w:rPr>
        <w:t>εξαιρεσίμων</w:t>
      </w:r>
      <w:proofErr w:type="spellEnd"/>
      <w:r w:rsidRPr="0036008C">
        <w:rPr>
          <w:rFonts w:ascii="Arial" w:hAnsi="Arial" w:cs="Arial"/>
          <w:spacing w:val="-3"/>
          <w:szCs w:val="22"/>
          <w:lang w:val="el-GR"/>
        </w:rPr>
        <w:t xml:space="preserve"> αργιών κ.λπ.), νυκτερινής </w:t>
      </w:r>
      <w:r w:rsidRPr="0036008C">
        <w:rPr>
          <w:rFonts w:ascii="Arial" w:hAnsi="Arial" w:cs="Arial"/>
          <w:spacing w:val="-3"/>
          <w:szCs w:val="22"/>
          <w:lang w:val="el-GR"/>
        </w:rPr>
        <w:lastRenderedPageBreak/>
        <w:t>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14:paraId="440153DF"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1.1.4</w:t>
      </w:r>
      <w:r w:rsidRPr="0036008C">
        <w:rPr>
          <w:rFonts w:ascii="Arial" w:hAnsi="Arial" w:cs="Arial"/>
          <w:spacing w:val="-3"/>
          <w:szCs w:val="22"/>
          <w:lang w:val="el-GR"/>
        </w:rPr>
        <w:tab/>
        <w:t xml:space="preserve">Οι κάθε είδους δαπάνες για την εγκατάσταση, εξοπλισμό και λειτουργία </w:t>
      </w:r>
      <w:proofErr w:type="spellStart"/>
      <w:r w:rsidRPr="0036008C">
        <w:rPr>
          <w:rFonts w:ascii="Arial" w:hAnsi="Arial" w:cs="Arial"/>
          <w:spacing w:val="-3"/>
          <w:szCs w:val="22"/>
          <w:lang w:val="el-GR"/>
        </w:rPr>
        <w:t>εργοταξιακού</w:t>
      </w:r>
      <w:proofErr w:type="spellEnd"/>
      <w:r w:rsidRPr="0036008C">
        <w:rPr>
          <w:rFonts w:ascii="Arial" w:hAnsi="Arial" w:cs="Arial"/>
          <w:spacing w:val="-3"/>
          <w:szCs w:val="22"/>
          <w:lang w:val="el-GR"/>
        </w:rPr>
        <w:t xml:space="preserve"> εργαστηρίου, εάν προβλέπεται, την λήψη και μεταφορά των δοκιμίων και την εκτέλεση ελέγχων και δοκιμών, είτε στο </w:t>
      </w:r>
      <w:proofErr w:type="spellStart"/>
      <w:r w:rsidRPr="0036008C">
        <w:rPr>
          <w:rFonts w:ascii="Arial" w:hAnsi="Arial" w:cs="Arial"/>
          <w:spacing w:val="-3"/>
          <w:szCs w:val="22"/>
          <w:lang w:val="el-GR"/>
        </w:rPr>
        <w:t>εργοταξιακό</w:t>
      </w:r>
      <w:proofErr w:type="spellEnd"/>
      <w:r w:rsidRPr="0036008C">
        <w:rPr>
          <w:rFonts w:ascii="Arial" w:hAnsi="Arial" w:cs="Arial"/>
          <w:spacing w:val="-3"/>
          <w:szCs w:val="22"/>
          <w:lang w:val="el-GR"/>
        </w:rPr>
        <w:t xml:space="preserve"> εργαστήριο ή σε κρατικό ή σε ιδιωτικό της εγκρίσεως της Υπηρεσίας, σύμφωνα με τους όρους δημοπράτησης.</w:t>
      </w:r>
    </w:p>
    <w:p w14:paraId="01FB6B55"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1.1.5</w:t>
      </w:r>
      <w:r w:rsidRPr="0036008C">
        <w:rPr>
          <w:rFonts w:ascii="Arial" w:hAnsi="Arial" w:cs="Arial"/>
          <w:spacing w:val="-3"/>
          <w:szCs w:val="22"/>
          <w:lang w:val="el-GR"/>
        </w:rPr>
        <w:tab/>
        <w:t>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w:t>
      </w:r>
      <w:proofErr w:type="spellStart"/>
      <w:r w:rsidRPr="0036008C">
        <w:rPr>
          <w:rFonts w:ascii="Arial" w:hAnsi="Arial" w:cs="Arial"/>
          <w:spacing w:val="-3"/>
          <w:szCs w:val="22"/>
          <w:lang w:val="el-GR"/>
        </w:rPr>
        <w:t>σπαστηροτριβείο</w:t>
      </w:r>
      <w:proofErr w:type="spellEnd"/>
      <w:r w:rsidRPr="0036008C">
        <w:rPr>
          <w:rFonts w:ascii="Arial" w:hAnsi="Arial" w:cs="Arial"/>
          <w:spacing w:val="-3"/>
          <w:szCs w:val="22"/>
          <w:lang w:val="el-GR"/>
        </w:rPr>
        <w:t xml:space="preserve">), σκυροδέματος, </w:t>
      </w:r>
      <w:proofErr w:type="spellStart"/>
      <w:r w:rsidRPr="0036008C">
        <w:rPr>
          <w:rFonts w:ascii="Arial" w:hAnsi="Arial" w:cs="Arial"/>
          <w:spacing w:val="-3"/>
          <w:szCs w:val="22"/>
          <w:lang w:val="el-GR"/>
        </w:rPr>
        <w:t>ασφαλτομιγμάτων</w:t>
      </w:r>
      <w:proofErr w:type="spellEnd"/>
      <w:r w:rsidRPr="0036008C">
        <w:rPr>
          <w:rFonts w:ascii="Arial" w:hAnsi="Arial" w:cs="Arial"/>
          <w:spacing w:val="-3"/>
          <w:szCs w:val="22"/>
          <w:lang w:val="el-GR"/>
        </w:rPr>
        <w:t xml:space="preserve"> κ.λπ., στον </w:t>
      </w:r>
      <w:proofErr w:type="spellStart"/>
      <w:r w:rsidRPr="0036008C">
        <w:rPr>
          <w:rFonts w:ascii="Arial" w:hAnsi="Arial" w:cs="Arial"/>
          <w:spacing w:val="-3"/>
          <w:szCs w:val="22"/>
          <w:lang w:val="el-GR"/>
        </w:rPr>
        <w:t>εργοταξιακό</w:t>
      </w:r>
      <w:proofErr w:type="spellEnd"/>
      <w:r w:rsidRPr="0036008C">
        <w:rPr>
          <w:rFonts w:ascii="Arial" w:hAnsi="Arial" w:cs="Arial"/>
          <w:spacing w:val="-3"/>
          <w:szCs w:val="22"/>
          <w:lang w:val="el-GR"/>
        </w:rPr>
        <w:t xml:space="preserve"> χώρο ή εκτός αυτού. </w:t>
      </w:r>
    </w:p>
    <w:p w14:paraId="25513CC6" w14:textId="77777777" w:rsidR="00117B47" w:rsidRPr="0036008C" w:rsidRDefault="00117B47" w:rsidP="00117B47">
      <w:pPr>
        <w:tabs>
          <w:tab w:val="left" w:pos="-720"/>
          <w:tab w:val="left" w:pos="900"/>
        </w:tabs>
        <w:suppressAutoHyphens/>
        <w:spacing w:after="120"/>
        <w:ind w:left="851" w:firstLine="3"/>
        <w:jc w:val="both"/>
        <w:rPr>
          <w:rFonts w:ascii="Arial" w:hAnsi="Arial" w:cs="Arial"/>
          <w:spacing w:val="-3"/>
          <w:szCs w:val="22"/>
          <w:lang w:val="el-GR"/>
        </w:rPr>
      </w:pPr>
      <w:r w:rsidRPr="0036008C">
        <w:rPr>
          <w:rFonts w:ascii="Arial" w:hAnsi="Arial" w:cs="Arial"/>
          <w:spacing w:val="-3"/>
          <w:szCs w:val="22"/>
          <w:lang w:val="el-GR"/>
        </w:rPr>
        <w:t xml:space="preserve">Στις δαπάνες αυτές περιλαμβάνονται: η εξασφάλιση του </w:t>
      </w:r>
      <w:proofErr w:type="spellStart"/>
      <w:r w:rsidRPr="0036008C">
        <w:rPr>
          <w:rFonts w:ascii="Arial" w:hAnsi="Arial" w:cs="Arial"/>
          <w:spacing w:val="-3"/>
          <w:szCs w:val="22"/>
          <w:lang w:val="el-GR"/>
        </w:rPr>
        <w:t>απαιτουμένου</w:t>
      </w:r>
      <w:proofErr w:type="spellEnd"/>
      <w:r w:rsidRPr="0036008C">
        <w:rPr>
          <w:rFonts w:ascii="Arial" w:hAnsi="Arial" w:cs="Arial"/>
          <w:spacing w:val="-3"/>
          <w:szCs w:val="22"/>
          <w:lang w:val="el-GR"/>
        </w:rPr>
        <w:t xml:space="preserve"> χώρου, η κατασκευή των υποδομών, κτιριακών και λοιπών έργων των μονάδων, η εγκατάσταση του </w:t>
      </w:r>
      <w:proofErr w:type="spellStart"/>
      <w:r w:rsidRPr="0036008C">
        <w:rPr>
          <w:rFonts w:ascii="Arial" w:hAnsi="Arial" w:cs="Arial"/>
          <w:spacing w:val="-3"/>
          <w:szCs w:val="22"/>
          <w:lang w:val="el-GR"/>
        </w:rPr>
        <w:t>απαιτουμένου</w:t>
      </w:r>
      <w:proofErr w:type="spellEnd"/>
      <w:r w:rsidRPr="0036008C">
        <w:rPr>
          <w:rFonts w:ascii="Arial" w:hAnsi="Arial" w:cs="Arial"/>
          <w:spacing w:val="-3"/>
          <w:szCs w:val="22"/>
          <w:lang w:val="el-GR"/>
        </w:rPr>
        <w:t xml:space="preserve">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w:t>
      </w:r>
      <w:proofErr w:type="spellStart"/>
      <w:r w:rsidRPr="0036008C">
        <w:rPr>
          <w:rFonts w:ascii="Arial" w:hAnsi="Arial" w:cs="Arial"/>
          <w:spacing w:val="-3"/>
          <w:szCs w:val="22"/>
          <w:lang w:val="el-GR"/>
        </w:rPr>
        <w:t>κλπ</w:t>
      </w:r>
      <w:proofErr w:type="spellEnd"/>
      <w:r w:rsidRPr="0036008C">
        <w:rPr>
          <w:rFonts w:ascii="Arial" w:hAnsi="Arial" w:cs="Arial"/>
          <w:spacing w:val="-3"/>
          <w:szCs w:val="22"/>
          <w:lang w:val="el-GR"/>
        </w:rPr>
        <w:t xml:space="preserve">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14:paraId="389547CE" w14:textId="77777777" w:rsidR="00117B47" w:rsidRPr="0036008C" w:rsidRDefault="00117B47" w:rsidP="00117B47">
      <w:pPr>
        <w:tabs>
          <w:tab w:val="left" w:pos="-720"/>
          <w:tab w:val="left" w:pos="900"/>
        </w:tabs>
        <w:suppressAutoHyphens/>
        <w:spacing w:after="120"/>
        <w:ind w:left="851" w:firstLine="3"/>
        <w:jc w:val="both"/>
        <w:rPr>
          <w:rFonts w:ascii="Arial" w:hAnsi="Arial" w:cs="Arial"/>
          <w:spacing w:val="-3"/>
          <w:szCs w:val="22"/>
          <w:lang w:val="el-GR"/>
        </w:rPr>
      </w:pPr>
      <w:r w:rsidRPr="0036008C">
        <w:rPr>
          <w:rFonts w:ascii="Arial" w:hAnsi="Arial" w:cs="Arial"/>
          <w:spacing w:val="-3"/>
          <w:szCs w:val="22"/>
          <w:lang w:val="el-GR"/>
        </w:rPr>
        <w:t>Οι ως άνω όροι για την αποξήλωση των μονάδων και αποκατάσταση των χώρων έχουν εφαρμογή στις ακόλουθες περιπτώσεις:</w:t>
      </w:r>
    </w:p>
    <w:p w14:paraId="51F08C71" w14:textId="77777777" w:rsidR="00117B47" w:rsidRPr="0036008C" w:rsidRDefault="00117B47" w:rsidP="00117B47">
      <w:pPr>
        <w:tabs>
          <w:tab w:val="left" w:pos="-720"/>
          <w:tab w:val="left" w:pos="1440"/>
        </w:tabs>
        <w:suppressAutoHyphens/>
        <w:spacing w:after="120"/>
        <w:ind w:left="1440" w:hanging="586"/>
        <w:jc w:val="both"/>
        <w:rPr>
          <w:rFonts w:ascii="Arial" w:hAnsi="Arial" w:cs="Arial"/>
          <w:spacing w:val="-3"/>
          <w:szCs w:val="22"/>
          <w:lang w:val="el-GR"/>
        </w:rPr>
      </w:pPr>
      <w:r w:rsidRPr="0036008C">
        <w:rPr>
          <w:rFonts w:ascii="Arial" w:hAnsi="Arial" w:cs="Arial"/>
          <w:spacing w:val="-3"/>
          <w:szCs w:val="22"/>
          <w:lang w:val="el-GR"/>
        </w:rPr>
        <w:t xml:space="preserve">(α) </w:t>
      </w:r>
      <w:r w:rsidRPr="0036008C">
        <w:rPr>
          <w:rFonts w:ascii="Arial" w:hAnsi="Arial" w:cs="Arial"/>
          <w:spacing w:val="-3"/>
          <w:szCs w:val="22"/>
          <w:lang w:val="el-GR"/>
        </w:rPr>
        <w:tab/>
        <w:t>Όταν η εγκατάσταση των μονάδων έχει γίνει σε χώρο που έχει παραχωρηθεί από το Δημόσιο</w:t>
      </w:r>
    </w:p>
    <w:p w14:paraId="1448A664" w14:textId="77777777" w:rsidR="00117B47" w:rsidRPr="0036008C" w:rsidRDefault="00117B47" w:rsidP="00117B47">
      <w:pPr>
        <w:tabs>
          <w:tab w:val="left" w:pos="-720"/>
          <w:tab w:val="left" w:pos="1440"/>
        </w:tabs>
        <w:suppressAutoHyphens/>
        <w:spacing w:after="120"/>
        <w:ind w:left="1440" w:hanging="586"/>
        <w:jc w:val="both"/>
        <w:rPr>
          <w:rFonts w:ascii="Arial" w:hAnsi="Arial" w:cs="Arial"/>
          <w:spacing w:val="-3"/>
          <w:szCs w:val="22"/>
          <w:lang w:val="el-GR"/>
        </w:rPr>
      </w:pPr>
      <w:r w:rsidRPr="0036008C">
        <w:rPr>
          <w:rFonts w:ascii="Arial" w:hAnsi="Arial" w:cs="Arial"/>
          <w:spacing w:val="-3"/>
          <w:szCs w:val="22"/>
          <w:lang w:val="el-GR"/>
        </w:rPr>
        <w:t xml:space="preserve">(β) </w:t>
      </w:r>
      <w:r w:rsidRPr="0036008C">
        <w:rPr>
          <w:rFonts w:ascii="Arial" w:hAnsi="Arial" w:cs="Arial"/>
          <w:spacing w:val="-3"/>
          <w:szCs w:val="22"/>
          <w:lang w:val="el-GR"/>
        </w:rPr>
        <w:tab/>
        <w:t>Όταν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14:paraId="42240DEA"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1.1.6</w:t>
      </w:r>
      <w:r w:rsidRPr="0036008C">
        <w:rPr>
          <w:rFonts w:ascii="Arial" w:hAnsi="Arial" w:cs="Arial"/>
          <w:spacing w:val="-3"/>
          <w:szCs w:val="22"/>
          <w:lang w:val="el-GR"/>
        </w:rPr>
        <w:tab/>
        <w:t>Τα πάσης φύσεως ασφάλιστρα για το προσωπικό του Έργου, τις μεταφορές, τα μεταφορικά μέσα, τα μηχανήματα έργων και τις εγκαταστάσεις,</w:t>
      </w:r>
    </w:p>
    <w:p w14:paraId="7C369DB3"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1.1.7</w:t>
      </w:r>
      <w:r w:rsidRPr="0036008C">
        <w:rPr>
          <w:rFonts w:ascii="Arial" w:hAnsi="Arial" w:cs="Arial"/>
          <w:spacing w:val="-3"/>
          <w:szCs w:val="22"/>
          <w:lang w:val="el-GR"/>
        </w:rPr>
        <w:tab/>
        <w:t xml:space="preserve">Οι επιβαρύνσεις από την εκτέλεση των εργασιών υπό ταυτόχρονη διεξαγωγή της κυκλοφορίας και την λήψη των </w:t>
      </w:r>
      <w:proofErr w:type="spellStart"/>
      <w:r w:rsidRPr="0036008C">
        <w:rPr>
          <w:rFonts w:ascii="Arial" w:hAnsi="Arial" w:cs="Arial"/>
          <w:spacing w:val="-3"/>
          <w:szCs w:val="22"/>
          <w:lang w:val="el-GR"/>
        </w:rPr>
        <w:t>απαιτουμένων</w:t>
      </w:r>
      <w:proofErr w:type="spellEnd"/>
      <w:r w:rsidRPr="0036008C">
        <w:rPr>
          <w:rFonts w:ascii="Arial" w:hAnsi="Arial" w:cs="Arial"/>
          <w:spacing w:val="-3"/>
          <w:szCs w:val="22"/>
          <w:lang w:val="el-GR"/>
        </w:rPr>
        <w:t xml:space="preserve">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14:paraId="564CD81C"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1.1.8</w:t>
      </w:r>
      <w:r w:rsidRPr="0036008C">
        <w:rPr>
          <w:rFonts w:ascii="Arial" w:hAnsi="Arial" w:cs="Arial"/>
          <w:spacing w:val="-3"/>
          <w:szCs w:val="22"/>
          <w:lang w:val="el-GR"/>
        </w:rPr>
        <w:tab/>
        <w:t xml:space="preserve">Οι δαπάνες διεξαγωγής των ελέγχων </w:t>
      </w:r>
      <w:proofErr w:type="spellStart"/>
      <w:r w:rsidRPr="0036008C">
        <w:rPr>
          <w:rFonts w:ascii="Arial" w:hAnsi="Arial" w:cs="Arial"/>
          <w:spacing w:val="-3"/>
          <w:szCs w:val="22"/>
          <w:lang w:val="el-GR"/>
        </w:rPr>
        <w:t>ποιότητος</w:t>
      </w:r>
      <w:proofErr w:type="spellEnd"/>
      <w:r w:rsidRPr="0036008C">
        <w:rPr>
          <w:rFonts w:ascii="Arial" w:hAnsi="Arial" w:cs="Arial"/>
          <w:spacing w:val="-3"/>
          <w:szCs w:val="22"/>
          <w:lang w:val="el-GR"/>
        </w:rPr>
        <w:t xml:space="preserve">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p>
    <w:p w14:paraId="5D0B7C38"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1.1.9</w:t>
      </w:r>
      <w:r w:rsidRPr="0036008C">
        <w:rPr>
          <w:rFonts w:ascii="Arial" w:hAnsi="Arial" w:cs="Arial"/>
          <w:spacing w:val="-3"/>
          <w:szCs w:val="22"/>
          <w:lang w:val="el-GR"/>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w:t>
      </w:r>
      <w:r w:rsidRPr="0036008C">
        <w:rPr>
          <w:rFonts w:ascii="Arial" w:hAnsi="Arial" w:cs="Arial"/>
          <w:spacing w:val="-3"/>
          <w:szCs w:val="22"/>
          <w:lang w:val="el-GR"/>
        </w:rPr>
        <w:lastRenderedPageBreak/>
        <w:t xml:space="preserve">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w:t>
      </w:r>
      <w:proofErr w:type="spellStart"/>
      <w:r w:rsidRPr="0036008C">
        <w:rPr>
          <w:rFonts w:ascii="Arial" w:hAnsi="Arial" w:cs="Arial"/>
          <w:spacing w:val="-3"/>
          <w:szCs w:val="22"/>
          <w:lang w:val="el-GR"/>
        </w:rPr>
        <w:t>σταλίες</w:t>
      </w:r>
      <w:proofErr w:type="spellEnd"/>
      <w:r w:rsidRPr="0036008C">
        <w:rPr>
          <w:rFonts w:ascii="Arial" w:hAnsi="Arial" w:cs="Arial"/>
          <w:spacing w:val="-3"/>
          <w:szCs w:val="22"/>
          <w:lang w:val="el-GR"/>
        </w:rPr>
        <w:t xml:space="preserve"> και καθυστερήσεις (που δεν οφείλονται σε υπαιτιότητα του Κυρίου του Έργου), η αποσυναρμολόγησή τους (εάν απαιτείται) και η απομάκρυνσή τους από το Έργο. </w:t>
      </w:r>
    </w:p>
    <w:p w14:paraId="1CA94637" w14:textId="77777777" w:rsidR="00117B47" w:rsidRPr="0036008C" w:rsidRDefault="00117B47" w:rsidP="00117B47">
      <w:pPr>
        <w:tabs>
          <w:tab w:val="left" w:pos="-720"/>
          <w:tab w:val="left" w:pos="709"/>
        </w:tabs>
        <w:suppressAutoHyphens/>
        <w:spacing w:after="120"/>
        <w:ind w:left="851"/>
        <w:jc w:val="both"/>
        <w:rPr>
          <w:rFonts w:ascii="Arial" w:hAnsi="Arial" w:cs="Arial"/>
          <w:spacing w:val="-3"/>
          <w:szCs w:val="22"/>
          <w:lang w:val="el-GR"/>
        </w:rPr>
      </w:pPr>
      <w:r w:rsidRPr="0036008C">
        <w:rPr>
          <w:rFonts w:ascii="Arial" w:hAnsi="Arial" w:cs="Arial"/>
          <w:spacing w:val="-3"/>
          <w:szCs w:val="22"/>
          <w:lang w:val="el-GR"/>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14:paraId="24F7659A"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1.1.10</w:t>
      </w:r>
      <w:r w:rsidRPr="0036008C">
        <w:rPr>
          <w:rFonts w:ascii="Arial" w:hAnsi="Arial" w:cs="Arial"/>
          <w:spacing w:val="-3"/>
          <w:szCs w:val="22"/>
          <w:lang w:val="el-GR"/>
        </w:rPr>
        <w:tab/>
        <w:t xml:space="preserve">Οι δαπάνες </w:t>
      </w:r>
      <w:proofErr w:type="spellStart"/>
      <w:r w:rsidRPr="0036008C">
        <w:rPr>
          <w:rFonts w:ascii="Arial" w:hAnsi="Arial" w:cs="Arial"/>
          <w:spacing w:val="-3"/>
          <w:szCs w:val="22"/>
          <w:lang w:val="el-GR"/>
        </w:rPr>
        <w:t>προμηθείας</w:t>
      </w:r>
      <w:proofErr w:type="spellEnd"/>
      <w:r w:rsidRPr="0036008C">
        <w:rPr>
          <w:rFonts w:ascii="Arial" w:hAnsi="Arial" w:cs="Arial"/>
          <w:spacing w:val="-3"/>
          <w:szCs w:val="22"/>
          <w:lang w:val="el-GR"/>
        </w:rPr>
        <w:t xml:space="preserve"> ή παραγωγής, φορτοεκφόρτωσης και μεταφοράς στη θέση ενσωμάτωσης και τυχόν προσωρινών αποθέσεων και </w:t>
      </w:r>
      <w:proofErr w:type="spellStart"/>
      <w:r w:rsidRPr="0036008C">
        <w:rPr>
          <w:rFonts w:ascii="Arial" w:hAnsi="Arial" w:cs="Arial"/>
          <w:spacing w:val="-3"/>
          <w:szCs w:val="22"/>
          <w:lang w:val="el-GR"/>
        </w:rPr>
        <w:t>επαναφορτώσεων</w:t>
      </w:r>
      <w:proofErr w:type="spellEnd"/>
      <w:r w:rsidRPr="0036008C">
        <w:rPr>
          <w:rFonts w:ascii="Arial" w:hAnsi="Arial" w:cs="Arial"/>
          <w:spacing w:val="-3"/>
          <w:szCs w:val="22"/>
          <w:lang w:val="el-GR"/>
        </w:rPr>
        <w:t xml:space="preserve">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14:paraId="42019292"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 w:val="12"/>
          <w:szCs w:val="12"/>
          <w:lang w:val="el-GR"/>
        </w:rPr>
        <w:tab/>
      </w:r>
      <w:r w:rsidRPr="0036008C">
        <w:rPr>
          <w:rFonts w:ascii="Arial" w:hAnsi="Arial" w:cs="Arial"/>
          <w:spacing w:val="-3"/>
          <w:szCs w:val="22"/>
          <w:lang w:val="el-GR"/>
        </w:rPr>
        <w:tab/>
        <w:t xml:space="preserve">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των σχετικών περιβαλλοντικών όρων </w:t>
      </w:r>
    </w:p>
    <w:p w14:paraId="5160CBC5"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1.1.11</w:t>
      </w:r>
      <w:r w:rsidRPr="0036008C">
        <w:rPr>
          <w:rFonts w:ascii="Arial" w:hAnsi="Arial" w:cs="Arial"/>
          <w:spacing w:val="-3"/>
          <w:szCs w:val="22"/>
          <w:lang w:val="el-GR"/>
        </w:rPr>
        <w:tab/>
        <w:t>Οι επιβαρύνσεις από καθυστερήσεις, μειωμένη απόδοση και μετακινήσεις μηχανημάτων και προσωπικού που οφείλονται:</w:t>
      </w:r>
    </w:p>
    <w:p w14:paraId="09763184" w14:textId="77777777" w:rsidR="00117B47" w:rsidRPr="0036008C" w:rsidRDefault="00117B47" w:rsidP="00117B47">
      <w:pPr>
        <w:tabs>
          <w:tab w:val="left" w:pos="-720"/>
          <w:tab w:val="left" w:pos="1440"/>
        </w:tabs>
        <w:suppressAutoHyphens/>
        <w:spacing w:after="120"/>
        <w:ind w:left="1440" w:hanging="540"/>
        <w:jc w:val="both"/>
        <w:rPr>
          <w:rFonts w:ascii="Arial" w:hAnsi="Arial" w:cs="Arial"/>
          <w:spacing w:val="-3"/>
          <w:szCs w:val="22"/>
          <w:lang w:val="el-GR"/>
        </w:rPr>
      </w:pPr>
      <w:r w:rsidRPr="0036008C">
        <w:rPr>
          <w:rFonts w:ascii="Arial" w:hAnsi="Arial" w:cs="Arial"/>
          <w:spacing w:val="-3"/>
          <w:szCs w:val="22"/>
          <w:lang w:val="el-GR"/>
        </w:rPr>
        <w:t xml:space="preserve">(α) </w:t>
      </w:r>
      <w:r w:rsidRPr="0036008C">
        <w:rPr>
          <w:rFonts w:ascii="Arial" w:hAnsi="Arial" w:cs="Arial"/>
          <w:spacing w:val="-3"/>
          <w:szCs w:val="22"/>
          <w:lang w:val="el-GR"/>
        </w:rPr>
        <w:tab/>
        <w:t xml:space="preserve">σε εμπόδια στο χώρο εκτέλεσης των εργασιών (αρχαιολογικά ευρήματα, δίκτυα Ο.Κ.Ω. κ.λπ.), </w:t>
      </w:r>
    </w:p>
    <w:p w14:paraId="16564C7A" w14:textId="77777777" w:rsidR="00117B47" w:rsidRPr="0036008C" w:rsidRDefault="00117B47" w:rsidP="00117B47">
      <w:pPr>
        <w:tabs>
          <w:tab w:val="left" w:pos="-720"/>
          <w:tab w:val="left" w:pos="1440"/>
        </w:tabs>
        <w:suppressAutoHyphens/>
        <w:spacing w:after="120"/>
        <w:ind w:left="1440" w:hanging="540"/>
        <w:jc w:val="both"/>
        <w:rPr>
          <w:rFonts w:ascii="Arial" w:hAnsi="Arial" w:cs="Arial"/>
          <w:spacing w:val="-3"/>
          <w:szCs w:val="22"/>
          <w:lang w:val="el-GR"/>
        </w:rPr>
      </w:pPr>
      <w:r w:rsidRPr="0036008C">
        <w:rPr>
          <w:rFonts w:ascii="Arial" w:hAnsi="Arial" w:cs="Arial"/>
          <w:spacing w:val="-3"/>
          <w:szCs w:val="22"/>
          <w:lang w:val="el-GR"/>
        </w:rPr>
        <w:t xml:space="preserve">(β) </w:t>
      </w:r>
      <w:r w:rsidRPr="0036008C">
        <w:rPr>
          <w:rFonts w:ascii="Arial" w:hAnsi="Arial" w:cs="Arial"/>
          <w:spacing w:val="-3"/>
          <w:szCs w:val="22"/>
          <w:lang w:val="el-GR"/>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14:paraId="07C0AEA7" w14:textId="77777777" w:rsidR="00117B47" w:rsidRPr="0036008C" w:rsidRDefault="00117B47" w:rsidP="00117B47">
      <w:pPr>
        <w:tabs>
          <w:tab w:val="left" w:pos="-720"/>
          <w:tab w:val="left" w:pos="1440"/>
        </w:tabs>
        <w:suppressAutoHyphens/>
        <w:spacing w:after="120"/>
        <w:ind w:left="1440" w:hanging="540"/>
        <w:jc w:val="both"/>
        <w:rPr>
          <w:rFonts w:ascii="Arial" w:hAnsi="Arial" w:cs="Arial"/>
          <w:spacing w:val="-3"/>
          <w:szCs w:val="22"/>
          <w:lang w:val="el-GR"/>
        </w:rPr>
      </w:pPr>
      <w:r w:rsidRPr="0036008C">
        <w:rPr>
          <w:rFonts w:ascii="Arial" w:hAnsi="Arial" w:cs="Arial"/>
          <w:spacing w:val="-3"/>
          <w:szCs w:val="22"/>
          <w:lang w:val="el-GR"/>
        </w:rPr>
        <w:t xml:space="preserve">(γ) </w:t>
      </w:r>
      <w:r w:rsidRPr="0036008C">
        <w:rPr>
          <w:rFonts w:ascii="Arial" w:hAnsi="Arial" w:cs="Arial"/>
          <w:spacing w:val="-3"/>
          <w:szCs w:val="22"/>
          <w:lang w:val="el-GR"/>
        </w:rPr>
        <w:tab/>
        <w:t>στις τυχόν ιδιαίτερες απαιτήσεις αντιμετώπισης των εμποδίων από τους αρμόδιους για αυτά φορείς (ΥΠ.ΠΟ, Δ.Ε.Η, ΔΕΥΑ</w:t>
      </w:r>
      <w:r w:rsidRPr="0036008C">
        <w:rPr>
          <w:rFonts w:ascii="Arial" w:hAnsi="Arial" w:cs="Arial"/>
          <w:spacing w:val="-3"/>
          <w:szCs w:val="22"/>
        </w:rPr>
        <w:t>x</w:t>
      </w:r>
      <w:r w:rsidRPr="0036008C">
        <w:rPr>
          <w:rFonts w:ascii="Arial" w:hAnsi="Arial" w:cs="Arial"/>
          <w:spacing w:val="-3"/>
          <w:szCs w:val="22"/>
          <w:lang w:val="el-GR"/>
        </w:rPr>
        <w:t xml:space="preserve"> κ.λπ.), </w:t>
      </w:r>
    </w:p>
    <w:p w14:paraId="05F8F757" w14:textId="77777777" w:rsidR="00117B47" w:rsidRPr="0036008C" w:rsidRDefault="00117B47" w:rsidP="00117B47">
      <w:pPr>
        <w:tabs>
          <w:tab w:val="left" w:pos="-720"/>
          <w:tab w:val="left" w:pos="1440"/>
        </w:tabs>
        <w:suppressAutoHyphens/>
        <w:spacing w:after="120"/>
        <w:ind w:left="1440" w:hanging="540"/>
        <w:jc w:val="both"/>
        <w:rPr>
          <w:rFonts w:ascii="Arial" w:hAnsi="Arial" w:cs="Arial"/>
          <w:spacing w:val="-3"/>
          <w:szCs w:val="22"/>
          <w:lang w:val="el-GR"/>
        </w:rPr>
      </w:pPr>
      <w:r w:rsidRPr="0036008C">
        <w:rPr>
          <w:rFonts w:ascii="Arial" w:hAnsi="Arial" w:cs="Arial"/>
          <w:spacing w:val="-3"/>
          <w:szCs w:val="22"/>
          <w:lang w:val="el-GR"/>
        </w:rPr>
        <w:t xml:space="preserve">(δ) </w:t>
      </w:r>
      <w:r w:rsidRPr="0036008C">
        <w:rPr>
          <w:rFonts w:ascii="Arial" w:hAnsi="Arial" w:cs="Arial"/>
          <w:spacing w:val="-3"/>
          <w:szCs w:val="22"/>
          <w:lang w:val="el-GR"/>
        </w:rPr>
        <w:tab/>
        <w:t xml:space="preserve">στην ενδεχόμενη εκτέλεση των εργασιών κατά φάσεις λόγω των ως άνω εμποδίων, </w:t>
      </w:r>
    </w:p>
    <w:p w14:paraId="3B3580B3" w14:textId="77777777" w:rsidR="00117B47" w:rsidRPr="0036008C" w:rsidRDefault="00117B47" w:rsidP="00117B47">
      <w:pPr>
        <w:tabs>
          <w:tab w:val="left" w:pos="-720"/>
          <w:tab w:val="left" w:pos="1440"/>
        </w:tabs>
        <w:suppressAutoHyphens/>
        <w:spacing w:after="120"/>
        <w:ind w:left="1440" w:hanging="540"/>
        <w:jc w:val="both"/>
        <w:rPr>
          <w:rFonts w:ascii="Arial" w:hAnsi="Arial" w:cs="Arial"/>
          <w:spacing w:val="-3"/>
          <w:szCs w:val="22"/>
          <w:lang w:val="el-GR"/>
        </w:rPr>
      </w:pPr>
      <w:r w:rsidRPr="0036008C">
        <w:rPr>
          <w:rFonts w:ascii="Arial" w:hAnsi="Arial" w:cs="Arial"/>
          <w:spacing w:val="-3"/>
          <w:szCs w:val="22"/>
          <w:lang w:val="el-GR"/>
        </w:rPr>
        <w:t xml:space="preserve">(ε) </w:t>
      </w:r>
      <w:r w:rsidRPr="0036008C">
        <w:rPr>
          <w:rFonts w:ascii="Arial" w:hAnsi="Arial" w:cs="Arial"/>
          <w:spacing w:val="-3"/>
          <w:szCs w:val="22"/>
          <w:lang w:val="el-GR"/>
        </w:rPr>
        <w:tab/>
        <w:t xml:space="preserve">στην διενέργεια των </w:t>
      </w:r>
      <w:proofErr w:type="spellStart"/>
      <w:r w:rsidRPr="0036008C">
        <w:rPr>
          <w:rFonts w:ascii="Arial" w:hAnsi="Arial" w:cs="Arial"/>
          <w:spacing w:val="-3"/>
          <w:szCs w:val="22"/>
          <w:lang w:val="el-GR"/>
        </w:rPr>
        <w:t>απαιτουμένων</w:t>
      </w:r>
      <w:proofErr w:type="spellEnd"/>
      <w:r w:rsidRPr="0036008C">
        <w:rPr>
          <w:rFonts w:ascii="Arial" w:hAnsi="Arial" w:cs="Arial"/>
          <w:spacing w:val="-3"/>
          <w:szCs w:val="22"/>
          <w:lang w:val="el-GR"/>
        </w:rPr>
        <w:t xml:space="preserve">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Pr="0036008C">
        <w:rPr>
          <w:rFonts w:ascii="Arial" w:hAnsi="Arial" w:cs="Arial"/>
          <w:spacing w:val="-3"/>
          <w:szCs w:val="22"/>
          <w:lang w:val="el-GR"/>
        </w:rPr>
        <w:t>ανηγμένα</w:t>
      </w:r>
      <w:proofErr w:type="spellEnd"/>
      <w:r w:rsidRPr="0036008C">
        <w:rPr>
          <w:rFonts w:ascii="Arial" w:hAnsi="Arial" w:cs="Arial"/>
          <w:spacing w:val="-3"/>
          <w:szCs w:val="22"/>
          <w:lang w:val="el-GR"/>
        </w:rPr>
        <w:t xml:space="preserve"> στο ποσοστό Γ.Ε.&amp; Ο.Ε. ή σε άλλα άρθρα του παρόντος Τιμολογίου </w:t>
      </w:r>
    </w:p>
    <w:p w14:paraId="0E97206E" w14:textId="77777777" w:rsidR="00117B47" w:rsidRPr="0036008C" w:rsidRDefault="00117B47" w:rsidP="00117B47">
      <w:pPr>
        <w:tabs>
          <w:tab w:val="left" w:pos="-720"/>
          <w:tab w:val="left" w:pos="1440"/>
        </w:tabs>
        <w:suppressAutoHyphens/>
        <w:spacing w:after="120"/>
        <w:ind w:left="1440" w:hanging="540"/>
        <w:jc w:val="both"/>
        <w:rPr>
          <w:rFonts w:ascii="Arial" w:hAnsi="Arial" w:cs="Arial"/>
          <w:spacing w:val="-3"/>
          <w:szCs w:val="22"/>
          <w:lang w:val="el-GR"/>
        </w:rPr>
      </w:pPr>
      <w:r w:rsidRPr="0036008C">
        <w:rPr>
          <w:rFonts w:ascii="Arial" w:hAnsi="Arial" w:cs="Arial"/>
          <w:spacing w:val="-3"/>
          <w:szCs w:val="22"/>
          <w:lang w:val="el-GR"/>
        </w:rPr>
        <w:t>(</w:t>
      </w:r>
      <w:proofErr w:type="spellStart"/>
      <w:r w:rsidRPr="0036008C">
        <w:rPr>
          <w:rFonts w:ascii="Arial" w:hAnsi="Arial" w:cs="Arial"/>
          <w:spacing w:val="-3"/>
          <w:szCs w:val="22"/>
          <w:lang w:val="el-GR"/>
        </w:rPr>
        <w:t>στ</w:t>
      </w:r>
      <w:proofErr w:type="spellEnd"/>
      <w:r w:rsidRPr="0036008C">
        <w:rPr>
          <w:rFonts w:ascii="Arial" w:hAnsi="Arial" w:cs="Arial"/>
          <w:spacing w:val="-3"/>
          <w:szCs w:val="22"/>
          <w:lang w:val="el-GR"/>
        </w:rPr>
        <w:t>)</w:t>
      </w:r>
      <w:r w:rsidRPr="0036008C">
        <w:rPr>
          <w:rFonts w:ascii="Arial" w:hAnsi="Arial" w:cs="Arial"/>
          <w:spacing w:val="-3"/>
          <w:szCs w:val="22"/>
          <w:lang w:val="el-GR"/>
        </w:rPr>
        <w:tab/>
        <w:t xml:space="preserve">στην λήψη μέτρων για την εξασφάλιση της κυκλοφορίας πεζών και οχημάτων, </w:t>
      </w:r>
    </w:p>
    <w:p w14:paraId="56C3E7CA" w14:textId="77777777" w:rsidR="00117B47" w:rsidRPr="0036008C" w:rsidRDefault="00117B47" w:rsidP="00117B47">
      <w:pPr>
        <w:tabs>
          <w:tab w:val="left" w:pos="-720"/>
          <w:tab w:val="left" w:pos="1440"/>
        </w:tabs>
        <w:suppressAutoHyphens/>
        <w:spacing w:after="120"/>
        <w:ind w:left="1440" w:hanging="540"/>
        <w:jc w:val="both"/>
        <w:rPr>
          <w:rFonts w:ascii="Arial" w:hAnsi="Arial" w:cs="Arial"/>
          <w:spacing w:val="-3"/>
          <w:szCs w:val="22"/>
          <w:lang w:val="el-GR"/>
        </w:rPr>
      </w:pPr>
      <w:r w:rsidRPr="0036008C">
        <w:rPr>
          <w:rFonts w:ascii="Arial" w:hAnsi="Arial" w:cs="Arial"/>
          <w:spacing w:val="-3"/>
          <w:szCs w:val="22"/>
          <w:lang w:val="el-GR"/>
        </w:rPr>
        <w:t>(ζ)</w:t>
      </w:r>
      <w:r w:rsidRPr="0036008C">
        <w:rPr>
          <w:rFonts w:ascii="Arial" w:hAnsi="Arial" w:cs="Arial"/>
          <w:spacing w:val="-3"/>
          <w:szCs w:val="22"/>
          <w:lang w:val="el-GR"/>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14:paraId="34A00354"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1.1.12</w:t>
      </w:r>
      <w:r w:rsidRPr="0036008C">
        <w:rPr>
          <w:rFonts w:ascii="Arial" w:hAnsi="Arial" w:cs="Arial"/>
          <w:spacing w:val="-3"/>
          <w:szCs w:val="22"/>
          <w:lang w:val="el-GR"/>
        </w:rPr>
        <w:tab/>
        <w:t>Οι δαπάνες λήψης μέτρων για την ομαλή και ασφαλή διακίνηση πεζών και οχημάτων στις θέσεις εκτέλεσης των εργασιών, όπως ενδεικτικά:</w:t>
      </w:r>
    </w:p>
    <w:p w14:paraId="79AC8A46" w14:textId="77777777" w:rsidR="00117B47" w:rsidRPr="0036008C" w:rsidRDefault="00117B47" w:rsidP="00117B47">
      <w:pPr>
        <w:tabs>
          <w:tab w:val="left" w:pos="-720"/>
          <w:tab w:val="left" w:pos="-142"/>
          <w:tab w:val="left" w:pos="1278"/>
        </w:tabs>
        <w:suppressAutoHyphens/>
        <w:spacing w:after="120"/>
        <w:ind w:left="1278" w:hanging="427"/>
        <w:jc w:val="both"/>
        <w:rPr>
          <w:rFonts w:ascii="Arial" w:hAnsi="Arial" w:cs="Arial"/>
          <w:spacing w:val="-3"/>
          <w:szCs w:val="22"/>
          <w:lang w:val="el-GR"/>
        </w:rPr>
      </w:pPr>
      <w:r w:rsidRPr="0036008C">
        <w:rPr>
          <w:rFonts w:ascii="Arial" w:hAnsi="Arial" w:cs="Arial"/>
          <w:spacing w:val="-3"/>
          <w:szCs w:val="22"/>
          <w:lang w:val="el-GR"/>
        </w:rPr>
        <w:t>(1)</w:t>
      </w:r>
      <w:r w:rsidRPr="0036008C">
        <w:rPr>
          <w:rFonts w:ascii="Arial" w:hAnsi="Arial" w:cs="Arial"/>
          <w:spacing w:val="-3"/>
          <w:szCs w:val="22"/>
          <w:lang w:val="el-GR"/>
        </w:rPr>
        <w:tab/>
        <w:t xml:space="preserve">Οι δαπάνες προσωρινών γεφυρώσεων ορυγμάτων πλάτους έως 3,0 </w:t>
      </w:r>
      <w:r w:rsidRPr="0036008C">
        <w:rPr>
          <w:rFonts w:ascii="Arial" w:hAnsi="Arial" w:cs="Arial"/>
          <w:spacing w:val="-3"/>
          <w:szCs w:val="22"/>
        </w:rPr>
        <w:t>m</w:t>
      </w:r>
      <w:r w:rsidRPr="0036008C">
        <w:rPr>
          <w:rFonts w:ascii="Arial" w:hAnsi="Arial" w:cs="Arial"/>
          <w:spacing w:val="-3"/>
          <w:szCs w:val="22"/>
          <w:lang w:val="el-GR"/>
        </w:rPr>
        <w:t xml:space="preserve">, για την αποκατάσταση της κυκλοφορίας πεζών και οχημάτων, όταν τούτο κρίνεται απαραίτητο από την Υπηρεσία ή τις αρμόδιες Αρχές </w:t>
      </w:r>
    </w:p>
    <w:p w14:paraId="6B419AAF" w14:textId="77777777" w:rsidR="00117B47" w:rsidRPr="0036008C" w:rsidRDefault="00117B47" w:rsidP="00117B47">
      <w:pPr>
        <w:tabs>
          <w:tab w:val="left" w:pos="-1560"/>
          <w:tab w:val="left" w:pos="-720"/>
          <w:tab w:val="left" w:pos="-284"/>
          <w:tab w:val="left" w:pos="1278"/>
        </w:tabs>
        <w:suppressAutoHyphens/>
        <w:spacing w:after="120"/>
        <w:ind w:left="1278" w:hanging="427"/>
        <w:jc w:val="both"/>
        <w:rPr>
          <w:rFonts w:ascii="Arial" w:hAnsi="Arial" w:cs="Arial"/>
          <w:spacing w:val="-3"/>
          <w:szCs w:val="22"/>
          <w:lang w:val="el-GR"/>
        </w:rPr>
      </w:pPr>
      <w:r w:rsidRPr="0036008C">
        <w:rPr>
          <w:rFonts w:ascii="Arial" w:hAnsi="Arial" w:cs="Arial"/>
          <w:spacing w:val="-3"/>
          <w:szCs w:val="22"/>
          <w:lang w:val="el-GR"/>
        </w:rPr>
        <w:t>(2)</w:t>
      </w:r>
      <w:r w:rsidRPr="0036008C">
        <w:rPr>
          <w:rFonts w:ascii="Arial" w:hAnsi="Arial" w:cs="Arial"/>
          <w:spacing w:val="-3"/>
          <w:szCs w:val="22"/>
          <w:lang w:val="el-GR"/>
        </w:rPr>
        <w:tab/>
        <w:t xml:space="preserve">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w:t>
      </w:r>
      <w:r w:rsidRPr="0036008C">
        <w:rPr>
          <w:rFonts w:ascii="Arial" w:hAnsi="Arial" w:cs="Arial"/>
          <w:spacing w:val="-3"/>
          <w:szCs w:val="22"/>
          <w:lang w:val="el-GR"/>
        </w:rPr>
        <w:lastRenderedPageBreak/>
        <w:t xml:space="preserve">σηματοδότηση του </w:t>
      </w:r>
      <w:proofErr w:type="spellStart"/>
      <w:r w:rsidRPr="0036008C">
        <w:rPr>
          <w:rFonts w:ascii="Arial" w:hAnsi="Arial" w:cs="Arial"/>
          <w:spacing w:val="-3"/>
          <w:szCs w:val="22"/>
          <w:lang w:val="el-GR"/>
        </w:rPr>
        <w:t>εργοταξιακού</w:t>
      </w:r>
      <w:proofErr w:type="spellEnd"/>
      <w:r w:rsidRPr="0036008C">
        <w:rPr>
          <w:rFonts w:ascii="Arial" w:hAnsi="Arial" w:cs="Arial"/>
          <w:spacing w:val="-3"/>
          <w:szCs w:val="22"/>
          <w:lang w:val="el-GR"/>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14:paraId="4ED82422"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1.1.13</w:t>
      </w:r>
      <w:r w:rsidRPr="0036008C">
        <w:rPr>
          <w:rFonts w:ascii="Arial" w:hAnsi="Arial" w:cs="Arial"/>
          <w:spacing w:val="-3"/>
          <w:szCs w:val="22"/>
          <w:lang w:val="el-GR"/>
        </w:rPr>
        <w:tab/>
        <w:t xml:space="preserve">Οι δαπάνες των τοπογραφικών εργασιών (αποτυπώσεων, πασσαλώσεων, </w:t>
      </w:r>
      <w:proofErr w:type="spellStart"/>
      <w:r w:rsidRPr="0036008C">
        <w:rPr>
          <w:rFonts w:ascii="Arial" w:hAnsi="Arial" w:cs="Arial"/>
          <w:spacing w:val="-3"/>
          <w:szCs w:val="22"/>
          <w:lang w:val="el-GR"/>
        </w:rPr>
        <w:t>αναπασσαλώσεων</w:t>
      </w:r>
      <w:proofErr w:type="spellEnd"/>
      <w:r w:rsidRPr="0036008C">
        <w:rPr>
          <w:rFonts w:ascii="Arial" w:hAnsi="Arial" w:cs="Arial"/>
          <w:spacing w:val="-3"/>
          <w:szCs w:val="22"/>
          <w:lang w:val="el-GR"/>
        </w:rPr>
        <w:t xml:space="preserve">, πύκνωσης τριγωνομετρικού και </w:t>
      </w:r>
      <w:proofErr w:type="spellStart"/>
      <w:r w:rsidRPr="0036008C">
        <w:rPr>
          <w:rFonts w:ascii="Arial" w:hAnsi="Arial" w:cs="Arial"/>
          <w:spacing w:val="-3"/>
          <w:szCs w:val="22"/>
          <w:lang w:val="el-GR"/>
        </w:rPr>
        <w:t>πολυγωνομετρικού</w:t>
      </w:r>
      <w:proofErr w:type="spellEnd"/>
      <w:r w:rsidRPr="0036008C">
        <w:rPr>
          <w:rFonts w:ascii="Arial" w:hAnsi="Arial" w:cs="Arial"/>
          <w:spacing w:val="-3"/>
          <w:szCs w:val="22"/>
          <w:lang w:val="el-GR"/>
        </w:rPr>
        <w:t xml:space="preserve"> δικτύου, εγκατάστασης </w:t>
      </w:r>
      <w:proofErr w:type="spellStart"/>
      <w:r w:rsidRPr="0036008C">
        <w:rPr>
          <w:rFonts w:ascii="Arial" w:hAnsi="Arial" w:cs="Arial"/>
          <w:spacing w:val="-3"/>
          <w:szCs w:val="22"/>
          <w:lang w:val="el-GR"/>
        </w:rPr>
        <w:t>χωροσταθμικών</w:t>
      </w:r>
      <w:proofErr w:type="spellEnd"/>
      <w:r w:rsidRPr="0036008C">
        <w:rPr>
          <w:rFonts w:ascii="Arial" w:hAnsi="Arial" w:cs="Arial"/>
          <w:spacing w:val="-3"/>
          <w:szCs w:val="22"/>
          <w:lang w:val="el-GR"/>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ορίζοντας υπογείων υδάτων, δίκτυα Οργανισμών Κοινής Ωφελείας [ΟΚΩ]), </w:t>
      </w:r>
    </w:p>
    <w:p w14:paraId="54EF103B"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1.1.14</w:t>
      </w:r>
      <w:r w:rsidRPr="0036008C">
        <w:rPr>
          <w:rFonts w:ascii="Arial" w:hAnsi="Arial" w:cs="Arial"/>
          <w:spacing w:val="-3"/>
          <w:szCs w:val="22"/>
          <w:lang w:val="el-GR"/>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36008C">
        <w:rPr>
          <w:rFonts w:ascii="Arial" w:hAnsi="Arial" w:cs="Arial"/>
          <w:spacing w:val="-3"/>
          <w:szCs w:val="22"/>
          <w:lang w:val="el-GR"/>
        </w:rPr>
        <w:t>επιμετρητικών</w:t>
      </w:r>
      <w:proofErr w:type="spellEnd"/>
      <w:r w:rsidRPr="0036008C">
        <w:rPr>
          <w:rFonts w:ascii="Arial" w:hAnsi="Arial" w:cs="Arial"/>
          <w:spacing w:val="-3"/>
          <w:szCs w:val="22"/>
          <w:lang w:val="el-GR"/>
        </w:rPr>
        <w:t xml:space="preserve"> στοιχείων κατ’ αντιπαράσταση με εκπρόσωπο της Υπηρεσίας και σύνταξης των πάσης φύσεως </w:t>
      </w:r>
      <w:proofErr w:type="spellStart"/>
      <w:r w:rsidRPr="0036008C">
        <w:rPr>
          <w:rFonts w:ascii="Arial" w:hAnsi="Arial" w:cs="Arial"/>
          <w:spacing w:val="-3"/>
          <w:szCs w:val="22"/>
          <w:lang w:val="el-GR"/>
        </w:rPr>
        <w:t>επιμετρητικών</w:t>
      </w:r>
      <w:proofErr w:type="spellEnd"/>
      <w:r w:rsidRPr="0036008C">
        <w:rPr>
          <w:rFonts w:ascii="Arial" w:hAnsi="Arial" w:cs="Arial"/>
          <w:spacing w:val="-3"/>
          <w:szCs w:val="22"/>
          <w:lang w:val="el-GR"/>
        </w:rPr>
        <w:t xml:space="preserve"> σχεδίων, πινάκων και υπολογισμών που θα υποβληθούν στην Υπηρεσία προς έλεγχο.</w:t>
      </w:r>
    </w:p>
    <w:p w14:paraId="724E8624"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 w:val="18"/>
          <w:szCs w:val="18"/>
          <w:lang w:val="el-GR"/>
        </w:rPr>
        <w:t xml:space="preserve"> </w:t>
      </w:r>
      <w:r w:rsidRPr="0036008C">
        <w:rPr>
          <w:rFonts w:ascii="Arial" w:hAnsi="Arial" w:cs="Arial"/>
          <w:spacing w:val="-3"/>
          <w:szCs w:val="22"/>
          <w:lang w:val="el-GR"/>
        </w:rPr>
        <w:t>1.1.15</w:t>
      </w:r>
      <w:r w:rsidRPr="0036008C">
        <w:rPr>
          <w:rFonts w:ascii="Arial" w:hAnsi="Arial" w:cs="Arial"/>
          <w:spacing w:val="-3"/>
          <w:szCs w:val="22"/>
          <w:lang w:val="el-GR"/>
        </w:rPr>
        <w:tab/>
        <w:t>Η δαπάνη σύνταξης των αναπτυγμάτων και πινάκων οπλισμού σκυροδεμάτων (όταν αυτοί δεν περιλαμβάνονται στη μελέτη.</w:t>
      </w:r>
    </w:p>
    <w:p w14:paraId="497D03B2"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1.1.16</w:t>
      </w:r>
      <w:r w:rsidRPr="0036008C">
        <w:rPr>
          <w:rFonts w:ascii="Arial" w:hAnsi="Arial" w:cs="Arial"/>
          <w:spacing w:val="-3"/>
          <w:szCs w:val="22"/>
          <w:lang w:val="el-GR"/>
        </w:rPr>
        <w:tab/>
        <w:t xml:space="preserve">Οι δαπάνες ενημέρωσης των </w:t>
      </w:r>
      <w:proofErr w:type="spellStart"/>
      <w:r w:rsidRPr="0036008C">
        <w:rPr>
          <w:rFonts w:ascii="Arial" w:hAnsi="Arial" w:cs="Arial"/>
          <w:spacing w:val="-3"/>
          <w:szCs w:val="22"/>
          <w:lang w:val="el-GR"/>
        </w:rPr>
        <w:t>οριζοντιογραφιών</w:t>
      </w:r>
      <w:proofErr w:type="spellEnd"/>
      <w:r w:rsidRPr="0036008C">
        <w:rPr>
          <w:rFonts w:ascii="Arial" w:hAnsi="Arial" w:cs="Arial"/>
          <w:spacing w:val="-3"/>
          <w:szCs w:val="22"/>
          <w:lang w:val="el-GR"/>
        </w:rPr>
        <w:t xml:space="preserve"> της μελέτης με τα στοιχεία των </w:t>
      </w:r>
      <w:proofErr w:type="spellStart"/>
      <w:r w:rsidRPr="0036008C">
        <w:rPr>
          <w:rFonts w:ascii="Arial" w:hAnsi="Arial" w:cs="Arial"/>
          <w:spacing w:val="-3"/>
          <w:szCs w:val="22"/>
          <w:lang w:val="el-GR"/>
        </w:rPr>
        <w:t>εντοπιζομένων</w:t>
      </w:r>
      <w:proofErr w:type="spellEnd"/>
      <w:r w:rsidRPr="0036008C">
        <w:rPr>
          <w:rFonts w:ascii="Arial" w:hAnsi="Arial" w:cs="Arial"/>
          <w:spacing w:val="-3"/>
          <w:szCs w:val="22"/>
          <w:lang w:val="el-GR"/>
        </w:rPr>
        <w:t xml:space="preserve"> με ερευνητικές τομές ή κατά την εκτέλεση των εργασιών δικτύων Ο.Κ.Ω. </w:t>
      </w:r>
    </w:p>
    <w:p w14:paraId="5C039DCD"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1.1.17</w:t>
      </w:r>
      <w:r w:rsidRPr="0036008C">
        <w:rPr>
          <w:rFonts w:ascii="Arial" w:hAnsi="Arial" w:cs="Arial"/>
          <w:spacing w:val="-3"/>
          <w:szCs w:val="22"/>
          <w:lang w:val="el-GR"/>
        </w:rPr>
        <w:tab/>
        <w:t xml:space="preserve">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w:t>
      </w:r>
      <w:proofErr w:type="spellStart"/>
      <w:r w:rsidRPr="0036008C">
        <w:rPr>
          <w:rFonts w:ascii="Arial" w:hAnsi="Arial" w:cs="Arial"/>
          <w:spacing w:val="-3"/>
          <w:szCs w:val="22"/>
          <w:lang w:val="el-GR"/>
        </w:rPr>
        <w:t>κατασκευαζόμενα</w:t>
      </w:r>
      <w:proofErr w:type="spellEnd"/>
      <w:r w:rsidRPr="0036008C">
        <w:rPr>
          <w:rFonts w:ascii="Arial" w:hAnsi="Arial" w:cs="Arial"/>
          <w:spacing w:val="-3"/>
          <w:szCs w:val="22"/>
          <w:lang w:val="el-GR"/>
        </w:rPr>
        <w:t xml:space="preserve"> </w:t>
      </w:r>
      <w:proofErr w:type="spellStart"/>
      <w:r w:rsidRPr="0036008C">
        <w:rPr>
          <w:rFonts w:ascii="Arial" w:hAnsi="Arial" w:cs="Arial"/>
          <w:spacing w:val="-3"/>
          <w:szCs w:val="22"/>
          <w:lang w:val="el-GR"/>
        </w:rPr>
        <w:t>οσο</w:t>
      </w:r>
      <w:proofErr w:type="spellEnd"/>
      <w:r w:rsidRPr="0036008C">
        <w:rPr>
          <w:rFonts w:ascii="Arial" w:hAnsi="Arial" w:cs="Arial"/>
          <w:spacing w:val="-3"/>
          <w:szCs w:val="22"/>
          <w:lang w:val="el-GR"/>
        </w:rPr>
        <w:t xml:space="preserve"> και τα υπάρχοντα έργα και το περιβάλλον γενικότερα, εκτός αν προβλέπεται διαφορετικά στα τεύχη δημοπράτησης.</w:t>
      </w:r>
    </w:p>
    <w:p w14:paraId="11C9AF05"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1.1.18</w:t>
      </w:r>
      <w:r w:rsidRPr="0036008C">
        <w:rPr>
          <w:rFonts w:ascii="Arial" w:hAnsi="Arial" w:cs="Arial"/>
          <w:spacing w:val="-3"/>
          <w:szCs w:val="22"/>
          <w:lang w:val="el-GR"/>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14:paraId="014C1BBA"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1.1.19</w:t>
      </w:r>
      <w:r w:rsidRPr="0036008C">
        <w:rPr>
          <w:rFonts w:ascii="Arial" w:hAnsi="Arial" w:cs="Arial"/>
          <w:spacing w:val="-3"/>
          <w:szCs w:val="22"/>
          <w:lang w:val="el-GR"/>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14:paraId="5FD057EE"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1.1.20</w:t>
      </w:r>
      <w:r w:rsidRPr="0036008C">
        <w:rPr>
          <w:rFonts w:ascii="Arial" w:hAnsi="Arial" w:cs="Arial"/>
          <w:spacing w:val="-3"/>
          <w:szCs w:val="22"/>
          <w:lang w:val="el-GR"/>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14:paraId="56CA297E"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lastRenderedPageBreak/>
        <w:t>1.1.21</w:t>
      </w:r>
      <w:r w:rsidRPr="0036008C">
        <w:rPr>
          <w:rFonts w:ascii="Arial" w:hAnsi="Arial" w:cs="Arial"/>
          <w:spacing w:val="-3"/>
          <w:szCs w:val="22"/>
          <w:lang w:val="el-GR"/>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w:t>
      </w:r>
      <w:proofErr w:type="spellStart"/>
      <w:r w:rsidRPr="0036008C">
        <w:rPr>
          <w:rFonts w:ascii="Arial" w:hAnsi="Arial" w:cs="Arial"/>
          <w:spacing w:val="-3"/>
          <w:szCs w:val="22"/>
          <w:lang w:val="el-GR"/>
        </w:rPr>
        <w:t>βαρέως</w:t>
      </w:r>
      <w:proofErr w:type="spellEnd"/>
      <w:r w:rsidRPr="0036008C">
        <w:rPr>
          <w:rFonts w:ascii="Arial" w:hAnsi="Arial" w:cs="Arial"/>
          <w:spacing w:val="-3"/>
          <w:szCs w:val="22"/>
          <w:lang w:val="el-GR"/>
        </w:rPr>
        <w:t xml:space="preserve"> εξοπλισμού του Αναδόχου (π.χ. μεταφορικών μέσων μεγάλης χωρητικότητας, </w:t>
      </w:r>
      <w:proofErr w:type="spellStart"/>
      <w:r w:rsidRPr="0036008C">
        <w:rPr>
          <w:rFonts w:ascii="Arial" w:hAnsi="Arial" w:cs="Arial"/>
          <w:spacing w:val="-3"/>
          <w:szCs w:val="22"/>
          <w:lang w:val="el-GR"/>
        </w:rPr>
        <w:t>ερπυστριοφόρων</w:t>
      </w:r>
      <w:proofErr w:type="spellEnd"/>
      <w:r w:rsidRPr="0036008C">
        <w:rPr>
          <w:rFonts w:ascii="Arial" w:hAnsi="Arial" w:cs="Arial"/>
          <w:spacing w:val="-3"/>
          <w:szCs w:val="22"/>
          <w:lang w:val="el-GR"/>
        </w:rPr>
        <w:t xml:space="preserve">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14:paraId="24A69886"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1.1.22</w:t>
      </w:r>
      <w:r w:rsidRPr="0036008C">
        <w:rPr>
          <w:rFonts w:ascii="Arial" w:hAnsi="Arial" w:cs="Arial"/>
          <w:spacing w:val="-3"/>
          <w:szCs w:val="22"/>
          <w:lang w:val="el-GR"/>
        </w:rPr>
        <w:tab/>
        <w:t xml:space="preserve">Εφ’ όσον δεν προβλέπεται ιδιαίτερη πληρωμή στα συμβατικά τεύχη: Οι πάσης φύσεως δαπάνες για τις </w:t>
      </w:r>
      <w:proofErr w:type="spellStart"/>
      <w:r w:rsidRPr="0036008C">
        <w:rPr>
          <w:rFonts w:ascii="Arial" w:hAnsi="Arial" w:cs="Arial"/>
          <w:spacing w:val="-3"/>
          <w:szCs w:val="22"/>
          <w:lang w:val="el-GR"/>
        </w:rPr>
        <w:t>εργοταξιακές</w:t>
      </w:r>
      <w:proofErr w:type="spellEnd"/>
      <w:r w:rsidRPr="0036008C">
        <w:rPr>
          <w:rFonts w:ascii="Arial" w:hAnsi="Arial" w:cs="Arial"/>
          <w:spacing w:val="-3"/>
          <w:szCs w:val="22"/>
          <w:lang w:val="el-GR"/>
        </w:rPr>
        <w:t xml:space="preserve">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w:t>
      </w:r>
      <w:proofErr w:type="spellStart"/>
      <w:r w:rsidRPr="0036008C">
        <w:rPr>
          <w:rFonts w:ascii="Arial" w:hAnsi="Arial" w:cs="Arial"/>
          <w:spacing w:val="-3"/>
          <w:szCs w:val="22"/>
          <w:lang w:val="el-GR"/>
        </w:rPr>
        <w:t>ακαταλλήλων</w:t>
      </w:r>
      <w:proofErr w:type="spellEnd"/>
      <w:r w:rsidRPr="0036008C">
        <w:rPr>
          <w:rFonts w:ascii="Arial" w:hAnsi="Arial" w:cs="Arial"/>
          <w:spacing w:val="-3"/>
          <w:szCs w:val="22"/>
          <w:lang w:val="el-GR"/>
        </w:rPr>
        <w:t xml:space="preserve">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14:paraId="263606AD"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1.1.23</w:t>
      </w:r>
      <w:r w:rsidRPr="0036008C">
        <w:rPr>
          <w:rFonts w:ascii="Arial" w:hAnsi="Arial" w:cs="Arial"/>
          <w:spacing w:val="-3"/>
          <w:szCs w:val="22"/>
          <w:lang w:val="el-GR"/>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αγκύρωσης (</w:t>
      </w:r>
      <w:proofErr w:type="spellStart"/>
      <w:r w:rsidRPr="0036008C">
        <w:rPr>
          <w:rFonts w:ascii="Arial" w:hAnsi="Arial" w:cs="Arial"/>
          <w:spacing w:val="-3"/>
          <w:szCs w:val="22"/>
          <w:lang w:val="el-GR"/>
        </w:rPr>
        <w:t>πικούνισμα</w:t>
      </w:r>
      <w:proofErr w:type="spellEnd"/>
      <w:r w:rsidRPr="0036008C">
        <w:rPr>
          <w:rFonts w:ascii="Arial" w:hAnsi="Arial" w:cs="Arial"/>
          <w:spacing w:val="-3"/>
          <w:szCs w:val="22"/>
          <w:lang w:val="el-GR"/>
        </w:rPr>
        <w:t>), καθώς και οι δαπάνες μεταφοράς και απόθεσης των προϊόντων που παράγονται ως αποτέλεσμα των παραπάνω εργασιών.</w:t>
      </w:r>
    </w:p>
    <w:p w14:paraId="01AAE4F5"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1.1.24</w:t>
      </w:r>
      <w:r w:rsidRPr="0036008C">
        <w:rPr>
          <w:rFonts w:ascii="Arial" w:hAnsi="Arial" w:cs="Arial"/>
          <w:spacing w:val="-3"/>
          <w:szCs w:val="22"/>
          <w:lang w:val="el-GR"/>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14:paraId="141E30C5"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1.1.25</w:t>
      </w:r>
      <w:r w:rsidRPr="0036008C">
        <w:rPr>
          <w:rFonts w:ascii="Arial" w:hAnsi="Arial" w:cs="Arial"/>
          <w:spacing w:val="-3"/>
          <w:szCs w:val="22"/>
          <w:lang w:val="el-GR"/>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36008C">
        <w:rPr>
          <w:rFonts w:ascii="Arial" w:hAnsi="Arial" w:cs="Arial"/>
          <w:spacing w:val="-3"/>
          <w:szCs w:val="22"/>
          <w:lang w:val="el-GR"/>
        </w:rPr>
        <w:t>ασφαλτομιγμάτων</w:t>
      </w:r>
      <w:proofErr w:type="spellEnd"/>
      <w:r w:rsidRPr="0036008C">
        <w:rPr>
          <w:rFonts w:ascii="Arial" w:hAnsi="Arial" w:cs="Arial"/>
          <w:spacing w:val="-3"/>
          <w:szCs w:val="22"/>
          <w:lang w:val="el-GR"/>
        </w:rPr>
        <w:t>, μελέτες ικριωμάτων κ.λπ.</w:t>
      </w:r>
    </w:p>
    <w:p w14:paraId="6541BE06"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1.1.26</w:t>
      </w:r>
      <w:r w:rsidRPr="0036008C">
        <w:rPr>
          <w:rFonts w:ascii="Arial" w:hAnsi="Arial" w:cs="Arial"/>
          <w:spacing w:val="-3"/>
          <w:szCs w:val="22"/>
          <w:lang w:val="el-GR"/>
        </w:rPr>
        <w:tab/>
        <w:t xml:space="preserve">Οι δαπάνες έκδοσης των </w:t>
      </w:r>
      <w:proofErr w:type="spellStart"/>
      <w:r w:rsidRPr="0036008C">
        <w:rPr>
          <w:rFonts w:ascii="Arial" w:hAnsi="Arial" w:cs="Arial"/>
          <w:spacing w:val="-3"/>
          <w:szCs w:val="22"/>
          <w:lang w:val="el-GR"/>
        </w:rPr>
        <w:t>απαιτουμένων</w:t>
      </w:r>
      <w:proofErr w:type="spellEnd"/>
      <w:r w:rsidRPr="0036008C">
        <w:rPr>
          <w:rFonts w:ascii="Arial" w:hAnsi="Arial" w:cs="Arial"/>
          <w:spacing w:val="-3"/>
          <w:szCs w:val="22"/>
          <w:lang w:val="el-GR"/>
        </w:rPr>
        <w:t xml:space="preserve">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14:paraId="2623CF76" w14:textId="77777777" w:rsidR="00117B47" w:rsidRPr="0036008C" w:rsidRDefault="00117B47" w:rsidP="00117B47">
      <w:pPr>
        <w:tabs>
          <w:tab w:val="left" w:pos="-720"/>
          <w:tab w:val="left" w:pos="90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1.1.27</w:t>
      </w:r>
      <w:r w:rsidRPr="0036008C">
        <w:rPr>
          <w:rFonts w:ascii="Arial" w:hAnsi="Arial" w:cs="Arial"/>
          <w:spacing w:val="-3"/>
          <w:szCs w:val="22"/>
          <w:lang w:val="el-GR"/>
        </w:rPr>
        <w:tab/>
        <w:t xml:space="preserve">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w:t>
      </w:r>
      <w:proofErr w:type="spellStart"/>
      <w:r w:rsidRPr="0036008C">
        <w:rPr>
          <w:rFonts w:ascii="Arial" w:hAnsi="Arial" w:cs="Arial"/>
          <w:spacing w:val="-3"/>
          <w:szCs w:val="22"/>
          <w:lang w:val="el-GR"/>
        </w:rPr>
        <w:t>υδατορέματα</w:t>
      </w:r>
      <w:proofErr w:type="spellEnd"/>
      <w:r w:rsidRPr="0036008C">
        <w:rPr>
          <w:rFonts w:ascii="Arial" w:hAnsi="Arial" w:cs="Arial"/>
          <w:spacing w:val="-3"/>
          <w:szCs w:val="22"/>
          <w:lang w:val="el-GR"/>
        </w:rPr>
        <w:t xml:space="preserve"> κ.λπ.), τα οποία επηρεάζονται από την εκτέλεση των εργασιών, και ιδιαίτερα όταν:</w:t>
      </w:r>
    </w:p>
    <w:p w14:paraId="46DAAF31" w14:textId="77777777" w:rsidR="00117B47" w:rsidRPr="0036008C" w:rsidRDefault="00117B47" w:rsidP="00117B47">
      <w:pPr>
        <w:tabs>
          <w:tab w:val="left" w:pos="-1418"/>
          <w:tab w:val="left" w:pos="-720"/>
          <w:tab w:val="left" w:pos="2410"/>
        </w:tabs>
        <w:suppressAutoHyphens/>
        <w:spacing w:after="120"/>
        <w:ind w:left="1440" w:hanging="540"/>
        <w:jc w:val="both"/>
        <w:rPr>
          <w:rFonts w:ascii="Arial" w:hAnsi="Arial" w:cs="Arial"/>
          <w:spacing w:val="-3"/>
          <w:szCs w:val="22"/>
          <w:lang w:val="el-GR"/>
        </w:rPr>
      </w:pPr>
      <w:r w:rsidRPr="0036008C">
        <w:rPr>
          <w:rFonts w:ascii="Arial" w:hAnsi="Arial" w:cs="Arial"/>
          <w:spacing w:val="-3"/>
          <w:szCs w:val="22"/>
          <w:lang w:val="el-GR"/>
        </w:rPr>
        <w:t>(1)</w:t>
      </w:r>
      <w:r w:rsidRPr="0036008C">
        <w:rPr>
          <w:rFonts w:ascii="Arial" w:hAnsi="Arial" w:cs="Arial"/>
          <w:spacing w:val="-3"/>
          <w:szCs w:val="22"/>
          <w:lang w:val="el-GR"/>
        </w:rPr>
        <w:tab/>
        <w:t>τα δίκτυα είναι σχετικά ανεπαρκή και ευαίσθητα σε δυσμενή μεταχείριση,</w:t>
      </w:r>
    </w:p>
    <w:p w14:paraId="4E7FD606" w14:textId="77777777" w:rsidR="00117B47" w:rsidRPr="0036008C" w:rsidRDefault="00117B47" w:rsidP="00117B47">
      <w:pPr>
        <w:tabs>
          <w:tab w:val="left" w:pos="-720"/>
          <w:tab w:val="left" w:pos="2410"/>
        </w:tabs>
        <w:suppressAutoHyphens/>
        <w:spacing w:after="120"/>
        <w:ind w:left="1440" w:hanging="540"/>
        <w:jc w:val="both"/>
        <w:rPr>
          <w:rFonts w:ascii="Arial" w:hAnsi="Arial" w:cs="Arial"/>
          <w:szCs w:val="22"/>
          <w:lang w:val="el-GR"/>
        </w:rPr>
      </w:pPr>
      <w:r w:rsidRPr="0036008C">
        <w:rPr>
          <w:rFonts w:ascii="Arial" w:hAnsi="Arial" w:cs="Arial"/>
          <w:spacing w:val="-3"/>
          <w:szCs w:val="22"/>
          <w:lang w:val="el-GR"/>
        </w:rPr>
        <w:t>(2)</w:t>
      </w:r>
      <w:r w:rsidRPr="0036008C">
        <w:rPr>
          <w:rFonts w:ascii="Arial" w:hAnsi="Arial" w:cs="Arial"/>
          <w:spacing w:val="-3"/>
          <w:szCs w:val="22"/>
          <w:lang w:val="el-GR"/>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14:paraId="19427B40" w14:textId="77777777" w:rsidR="00117B47" w:rsidRPr="0036008C" w:rsidRDefault="00117B47" w:rsidP="00117B47">
      <w:pPr>
        <w:tabs>
          <w:tab w:val="left" w:pos="-720"/>
          <w:tab w:val="left" w:pos="0"/>
        </w:tabs>
        <w:suppressAutoHyphens/>
        <w:spacing w:after="120"/>
        <w:jc w:val="both"/>
        <w:rPr>
          <w:rFonts w:ascii="Arial" w:hAnsi="Arial" w:cs="Arial"/>
          <w:spacing w:val="-3"/>
          <w:szCs w:val="22"/>
          <w:lang w:val="el-GR"/>
        </w:rPr>
      </w:pPr>
      <w:r w:rsidRPr="0036008C">
        <w:rPr>
          <w:rFonts w:ascii="Arial" w:hAnsi="Arial" w:cs="Arial"/>
          <w:spacing w:val="-3"/>
          <w:szCs w:val="22"/>
          <w:lang w:val="el-GR"/>
        </w:rPr>
        <w:t xml:space="preserve">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w:t>
      </w:r>
      <w:r w:rsidRPr="0036008C">
        <w:rPr>
          <w:rFonts w:ascii="Arial" w:hAnsi="Arial" w:cs="Arial"/>
          <w:spacing w:val="-3"/>
          <w:szCs w:val="22"/>
          <w:lang w:val="el-GR"/>
        </w:rPr>
        <w:lastRenderedPageBreak/>
        <w:t>γραφείων κ.λπ., τα επισφαλή έξοδα πάσης φύσεως καθώς και το προσδοκώμενο κέρδος από την εκτέλεση των εργασιών.</w:t>
      </w:r>
    </w:p>
    <w:p w14:paraId="267EFC46" w14:textId="77777777" w:rsidR="00117B47" w:rsidRPr="0036008C" w:rsidRDefault="00117B47" w:rsidP="00117B47">
      <w:pPr>
        <w:tabs>
          <w:tab w:val="left" w:pos="-720"/>
          <w:tab w:val="left" w:pos="0"/>
          <w:tab w:val="left" w:pos="709"/>
        </w:tabs>
        <w:suppressAutoHyphens/>
        <w:spacing w:after="120"/>
        <w:jc w:val="both"/>
        <w:rPr>
          <w:rFonts w:ascii="Arial" w:hAnsi="Arial" w:cs="Arial"/>
          <w:spacing w:val="-3"/>
          <w:szCs w:val="22"/>
          <w:lang w:val="el-GR"/>
        </w:rPr>
      </w:pPr>
      <w:r w:rsidRPr="0036008C">
        <w:rPr>
          <w:rFonts w:ascii="Arial" w:hAnsi="Arial" w:cs="Arial"/>
          <w:spacing w:val="-3"/>
          <w:szCs w:val="22"/>
          <w:lang w:val="el-GR"/>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14:paraId="70A0E1D8" w14:textId="77777777" w:rsidR="00117B47" w:rsidRPr="0036008C" w:rsidRDefault="00117B47" w:rsidP="00117B47">
      <w:pPr>
        <w:tabs>
          <w:tab w:val="left" w:pos="-720"/>
          <w:tab w:val="left" w:pos="851"/>
        </w:tabs>
        <w:suppressAutoHyphens/>
        <w:spacing w:after="120"/>
        <w:ind w:left="1440" w:hanging="1440"/>
        <w:jc w:val="both"/>
        <w:rPr>
          <w:rFonts w:ascii="Arial" w:hAnsi="Arial" w:cs="Arial"/>
          <w:spacing w:val="-3"/>
          <w:szCs w:val="22"/>
          <w:lang w:val="el-GR"/>
        </w:rPr>
      </w:pPr>
      <w:r w:rsidRPr="0036008C">
        <w:rPr>
          <w:rFonts w:ascii="Arial" w:hAnsi="Arial" w:cs="Arial"/>
          <w:spacing w:val="-3"/>
          <w:szCs w:val="22"/>
          <w:lang w:val="el-GR"/>
        </w:rPr>
        <w:t xml:space="preserve">(α) </w:t>
      </w:r>
      <w:r w:rsidRPr="0036008C">
        <w:rPr>
          <w:rFonts w:ascii="Arial" w:hAnsi="Arial" w:cs="Arial"/>
          <w:spacing w:val="-3"/>
          <w:szCs w:val="22"/>
          <w:lang w:val="el-GR"/>
        </w:rPr>
        <w:tab/>
      </w:r>
      <w:r w:rsidRPr="0036008C">
        <w:rPr>
          <w:rFonts w:ascii="Arial" w:hAnsi="Arial" w:cs="Arial"/>
          <w:spacing w:val="-3"/>
          <w:szCs w:val="22"/>
          <w:u w:val="single"/>
          <w:lang w:val="el-GR"/>
        </w:rPr>
        <w:t>Σταθερά έξοδα</w:t>
      </w:r>
      <w:r w:rsidRPr="0036008C">
        <w:rPr>
          <w:rFonts w:ascii="Arial" w:hAnsi="Arial" w:cs="Arial"/>
          <w:spacing w:val="-3"/>
          <w:szCs w:val="22"/>
          <w:lang w:val="el-GR"/>
        </w:rPr>
        <w:t>, δηλαδή άπαξ αναλαμβανόμενα κατά τη διάρκεια της σύμβασης, τα οποία περιλαμβάνουν τις δαπάνες:</w:t>
      </w:r>
    </w:p>
    <w:p w14:paraId="67050232"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 xml:space="preserve">Εξασφάλισης και διαρρύθμισης </w:t>
      </w:r>
      <w:proofErr w:type="spellStart"/>
      <w:r w:rsidRPr="0036008C">
        <w:rPr>
          <w:rFonts w:cs="Arial"/>
          <w:spacing w:val="-3"/>
          <w:szCs w:val="22"/>
          <w:lang w:val="el-GR"/>
        </w:rPr>
        <w:t>εργοταξιακών</w:t>
      </w:r>
      <w:proofErr w:type="spellEnd"/>
      <w:r w:rsidRPr="0036008C">
        <w:rPr>
          <w:rFonts w:cs="Arial"/>
          <w:spacing w:val="-3"/>
          <w:szCs w:val="22"/>
          <w:lang w:val="el-GR"/>
        </w:rPr>
        <w:t xml:space="preserve"> χώρων, για την ανέγερση κύριων και βοηθητικών </w:t>
      </w:r>
      <w:proofErr w:type="spellStart"/>
      <w:r w:rsidRPr="0036008C">
        <w:rPr>
          <w:rFonts w:cs="Arial"/>
          <w:spacing w:val="-3"/>
          <w:szCs w:val="22"/>
          <w:lang w:val="el-GR"/>
        </w:rPr>
        <w:t>εργοταξιακών</w:t>
      </w:r>
      <w:proofErr w:type="spellEnd"/>
      <w:r w:rsidRPr="0036008C">
        <w:rPr>
          <w:rFonts w:cs="Arial"/>
          <w:spacing w:val="-3"/>
          <w:szCs w:val="22"/>
          <w:lang w:val="el-GR"/>
        </w:rPr>
        <w:t xml:space="preserve"> εγκαταστάσεων π.χ.  γραφείων, εργαστηρίων και λοιπών εγκαταστάσεων του Αναδόχου ή άλλων, εφόσον προβλέπεται στα έγγραφα της σύμβασης.</w:t>
      </w:r>
    </w:p>
    <w:p w14:paraId="46321334"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 xml:space="preserve">Ανέγερσης κύριων και βοηθητικών </w:t>
      </w:r>
      <w:proofErr w:type="spellStart"/>
      <w:r w:rsidRPr="0036008C">
        <w:rPr>
          <w:rFonts w:cs="Arial"/>
          <w:spacing w:val="-3"/>
          <w:szCs w:val="22"/>
          <w:lang w:val="el-GR"/>
        </w:rPr>
        <w:t>εργοταξιακών</w:t>
      </w:r>
      <w:proofErr w:type="spellEnd"/>
      <w:r w:rsidRPr="0036008C">
        <w:rPr>
          <w:rFonts w:cs="Arial"/>
          <w:spacing w:val="-3"/>
          <w:szCs w:val="22"/>
          <w:lang w:val="el-GR"/>
        </w:rPr>
        <w:t xml:space="preserve"> εγκαταστάσεων του Αναδόχου ή άλλων, εφόσον προβλέπεται στα έγγραφα της σύμβασης.</w:t>
      </w:r>
    </w:p>
    <w:p w14:paraId="0A177FF8"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 xml:space="preserve">Περίφραξης ή/και διατάξεων επιτήρησης </w:t>
      </w:r>
      <w:proofErr w:type="spellStart"/>
      <w:r w:rsidRPr="0036008C">
        <w:rPr>
          <w:rFonts w:cs="Arial"/>
          <w:spacing w:val="-3"/>
          <w:szCs w:val="22"/>
          <w:lang w:val="el-GR"/>
        </w:rPr>
        <w:t>εργοταξιακών</w:t>
      </w:r>
      <w:proofErr w:type="spellEnd"/>
      <w:r w:rsidRPr="0036008C">
        <w:rPr>
          <w:rFonts w:cs="Arial"/>
          <w:spacing w:val="-3"/>
          <w:szCs w:val="22"/>
          <w:lang w:val="el-GR"/>
        </w:rPr>
        <w:t xml:space="preserve"> εγκαταστάσεων και χώρων εκτέλεσης εργασιών εφόσον προβλέπεται στα έγγραφα της σύμβασης.</w:t>
      </w:r>
    </w:p>
    <w:p w14:paraId="42950AE9"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 xml:space="preserve">Εξοπλισμού  κύριων και βοηθητικών </w:t>
      </w:r>
      <w:proofErr w:type="spellStart"/>
      <w:r w:rsidRPr="0036008C">
        <w:rPr>
          <w:rFonts w:cs="Arial"/>
          <w:spacing w:val="-3"/>
          <w:szCs w:val="22"/>
          <w:lang w:val="el-GR"/>
        </w:rPr>
        <w:t>εργοταξιακών</w:t>
      </w:r>
      <w:proofErr w:type="spellEnd"/>
      <w:r w:rsidRPr="0036008C">
        <w:rPr>
          <w:rFonts w:cs="Arial"/>
          <w:spacing w:val="-3"/>
          <w:szCs w:val="22"/>
          <w:lang w:val="el-GR"/>
        </w:rPr>
        <w:t xml:space="preserve">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w:t>
      </w:r>
      <w:proofErr w:type="spellStart"/>
      <w:r w:rsidRPr="0036008C">
        <w:rPr>
          <w:rFonts w:cs="Arial"/>
          <w:spacing w:val="-3"/>
          <w:szCs w:val="22"/>
          <w:lang w:val="el-GR"/>
        </w:rPr>
        <w:t>απαιτουμένων</w:t>
      </w:r>
      <w:proofErr w:type="spellEnd"/>
      <w:r w:rsidRPr="0036008C">
        <w:rPr>
          <w:rFonts w:cs="Arial"/>
          <w:spacing w:val="-3"/>
          <w:szCs w:val="22"/>
          <w:lang w:val="el-GR"/>
        </w:rPr>
        <w:t xml:space="preserve"> ευκολιών, σύμφωνα με τους όρους δημοπράτησης.</w:t>
      </w:r>
    </w:p>
    <w:p w14:paraId="6AD060DD"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 xml:space="preserve">Απομάκρυνσης κύριων και βοηθητικών </w:t>
      </w:r>
      <w:proofErr w:type="spellStart"/>
      <w:r w:rsidRPr="0036008C">
        <w:rPr>
          <w:rFonts w:cs="Arial"/>
          <w:spacing w:val="-3"/>
          <w:szCs w:val="22"/>
          <w:lang w:val="el-GR"/>
        </w:rPr>
        <w:t>εργοταξιακών</w:t>
      </w:r>
      <w:proofErr w:type="spellEnd"/>
      <w:r w:rsidRPr="0036008C">
        <w:rPr>
          <w:rFonts w:cs="Arial"/>
          <w:spacing w:val="-3"/>
          <w:szCs w:val="22"/>
          <w:lang w:val="el-GR"/>
        </w:rPr>
        <w:t xml:space="preserve">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14:paraId="5720DE6B"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Κινητοποίησης (</w:t>
      </w:r>
      <w:proofErr w:type="spellStart"/>
      <w:r w:rsidRPr="0036008C">
        <w:rPr>
          <w:rFonts w:cs="Arial"/>
          <w:spacing w:val="-3"/>
          <w:szCs w:val="22"/>
          <w:lang w:val="el-GR"/>
        </w:rPr>
        <w:t>εισκόμισης</w:t>
      </w:r>
      <w:proofErr w:type="spellEnd"/>
      <w:r w:rsidRPr="0036008C">
        <w:rPr>
          <w:rFonts w:cs="Arial"/>
          <w:spacing w:val="-3"/>
          <w:szCs w:val="22"/>
          <w:lang w:val="el-GR"/>
        </w:rPr>
        <w:t xml:space="preserve"> στο εργοτάξιο) του απαιτούμενου εξοπλισμού γενικής χρήσης (π.χ. γερανοί, οχήματα μεταφοράς προσωπικού), όπως προβλέπεται στο χρονοδιάγραμμα του έργου και </w:t>
      </w:r>
      <w:proofErr w:type="spellStart"/>
      <w:r w:rsidRPr="0036008C">
        <w:rPr>
          <w:rFonts w:cs="Arial"/>
          <w:spacing w:val="-3"/>
          <w:szCs w:val="22"/>
          <w:lang w:val="el-GR"/>
        </w:rPr>
        <w:t>αποκινητοποίησης</w:t>
      </w:r>
      <w:proofErr w:type="spellEnd"/>
      <w:r w:rsidRPr="0036008C">
        <w:rPr>
          <w:rFonts w:cs="Arial"/>
          <w:spacing w:val="-3"/>
          <w:szCs w:val="22"/>
          <w:lang w:val="el-GR"/>
        </w:rPr>
        <w:t xml:space="preserve"> με το πέρας του προβλεπόμενου χρόνου απασχόλησης.</w:t>
      </w:r>
    </w:p>
    <w:p w14:paraId="23018A83"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Οι δαπάνες επισκόπησης των μελετών του έργου και τυχόν συμπληρώσεις τροποποιήσεις, εφόσον δεν περιλαμβάνονται στο άμεσο κόστος.</w:t>
      </w:r>
    </w:p>
    <w:p w14:paraId="0D2B7CB0"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Οι δαπάνες συμπλήρωσης των ΣΑΥ/ΦΑΥ (Σχέδιο Ασφάλειας και Υγείας/Φάκελος Ασφάλειας και Υγείας), σύμφωνα με τις κείμενες διατάξεις.</w:t>
      </w:r>
    </w:p>
    <w:p w14:paraId="585B2F26"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Για φόρους.</w:t>
      </w:r>
    </w:p>
    <w:p w14:paraId="3D2C9C06"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Για εγγυητικές.</w:t>
      </w:r>
    </w:p>
    <w:p w14:paraId="736A5623"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Ασφάλισης του έργου.</w:t>
      </w:r>
    </w:p>
    <w:p w14:paraId="51777340"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proofErr w:type="spellStart"/>
      <w:r w:rsidRPr="0036008C">
        <w:rPr>
          <w:rFonts w:cs="Arial"/>
          <w:spacing w:val="-3"/>
          <w:szCs w:val="22"/>
          <w:lang w:val="el-GR"/>
        </w:rPr>
        <w:t>Προσυμβατικού</w:t>
      </w:r>
      <w:proofErr w:type="spellEnd"/>
      <w:r w:rsidRPr="0036008C">
        <w:rPr>
          <w:rFonts w:cs="Arial"/>
          <w:spacing w:val="-3"/>
          <w:szCs w:val="22"/>
          <w:lang w:val="el-GR"/>
        </w:rPr>
        <w:t xml:space="preserve"> σταδίου.</w:t>
      </w:r>
    </w:p>
    <w:p w14:paraId="6E8D45E0" w14:textId="77777777" w:rsidR="00117B47" w:rsidRPr="0036008C" w:rsidRDefault="00117B47" w:rsidP="00117B47">
      <w:pPr>
        <w:pStyle w:val="ListParagraph"/>
        <w:numPr>
          <w:ilvl w:val="0"/>
          <w:numId w:val="8"/>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Διάθεσης μέσων ατομικής προστασίας.</w:t>
      </w:r>
    </w:p>
    <w:p w14:paraId="3CBE843B" w14:textId="77777777" w:rsidR="00117B47" w:rsidRPr="0036008C" w:rsidRDefault="00117B47" w:rsidP="00117B47">
      <w:pPr>
        <w:pStyle w:val="ListParagraph"/>
        <w:numPr>
          <w:ilvl w:val="0"/>
          <w:numId w:val="8"/>
        </w:numPr>
        <w:tabs>
          <w:tab w:val="left" w:pos="-720"/>
          <w:tab w:val="left" w:pos="709"/>
        </w:tabs>
        <w:suppressAutoHyphens/>
        <w:spacing w:after="120"/>
        <w:jc w:val="both"/>
        <w:rPr>
          <w:rFonts w:cs="Arial"/>
          <w:spacing w:val="-3"/>
          <w:szCs w:val="22"/>
          <w:lang w:val="el-GR"/>
        </w:rPr>
      </w:pPr>
      <w:r w:rsidRPr="0036008C">
        <w:rPr>
          <w:rFonts w:cs="Arial"/>
          <w:spacing w:val="-3"/>
          <w:szCs w:val="22"/>
          <w:lang w:val="el-GR"/>
        </w:rPr>
        <w:t xml:space="preserve">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w:t>
      </w:r>
      <w:proofErr w:type="spellStart"/>
      <w:r w:rsidRPr="0036008C">
        <w:rPr>
          <w:rFonts w:cs="Arial"/>
          <w:spacing w:val="-3"/>
          <w:szCs w:val="22"/>
          <w:lang w:val="el-GR"/>
        </w:rPr>
        <w:t>ληφθείσες</w:t>
      </w:r>
      <w:proofErr w:type="spellEnd"/>
      <w:r w:rsidRPr="0036008C">
        <w:rPr>
          <w:rFonts w:cs="Arial"/>
          <w:spacing w:val="-3"/>
          <w:szCs w:val="22"/>
          <w:lang w:val="el-GR"/>
        </w:rPr>
        <w:t xml:space="preserve"> υπόψη ακραίες επιτόπου συνθήκες, κλοπές μη καλυπτόμενες από ασφάλιση).</w:t>
      </w:r>
    </w:p>
    <w:p w14:paraId="73E3ADF6" w14:textId="77777777" w:rsidR="00117B47" w:rsidRPr="0036008C" w:rsidRDefault="00117B47" w:rsidP="00117B47">
      <w:pPr>
        <w:tabs>
          <w:tab w:val="left" w:pos="-720"/>
          <w:tab w:val="left" w:pos="851"/>
        </w:tabs>
        <w:suppressAutoHyphens/>
        <w:spacing w:after="120"/>
        <w:ind w:left="1440" w:hanging="1440"/>
        <w:jc w:val="both"/>
        <w:rPr>
          <w:rFonts w:ascii="Arial" w:hAnsi="Arial" w:cs="Arial"/>
          <w:spacing w:val="-3"/>
          <w:szCs w:val="22"/>
          <w:lang w:val="el-GR"/>
        </w:rPr>
      </w:pPr>
      <w:r w:rsidRPr="0036008C">
        <w:rPr>
          <w:rFonts w:ascii="Arial" w:hAnsi="Arial" w:cs="Arial"/>
          <w:spacing w:val="-3"/>
          <w:szCs w:val="22"/>
          <w:lang w:val="el-GR"/>
        </w:rPr>
        <w:t xml:space="preserve">(β) </w:t>
      </w:r>
      <w:r w:rsidRPr="0036008C">
        <w:rPr>
          <w:rFonts w:ascii="Arial" w:hAnsi="Arial" w:cs="Arial"/>
          <w:spacing w:val="-3"/>
          <w:szCs w:val="22"/>
          <w:lang w:val="el-GR"/>
        </w:rPr>
        <w:tab/>
      </w:r>
      <w:r w:rsidRPr="0036008C">
        <w:rPr>
          <w:rFonts w:ascii="Arial" w:hAnsi="Arial" w:cs="Arial"/>
          <w:spacing w:val="-3"/>
          <w:szCs w:val="22"/>
          <w:u w:val="single"/>
          <w:lang w:val="el-GR"/>
        </w:rPr>
        <w:t xml:space="preserve">Χρονικώς </w:t>
      </w:r>
      <w:proofErr w:type="spellStart"/>
      <w:r w:rsidRPr="0036008C">
        <w:rPr>
          <w:rFonts w:ascii="Arial" w:hAnsi="Arial" w:cs="Arial"/>
          <w:spacing w:val="-3"/>
          <w:szCs w:val="22"/>
          <w:u w:val="single"/>
          <w:lang w:val="el-GR"/>
        </w:rPr>
        <w:t>συνηρτημένα</w:t>
      </w:r>
      <w:proofErr w:type="spellEnd"/>
      <w:r w:rsidRPr="0036008C">
        <w:rPr>
          <w:rFonts w:ascii="Arial" w:hAnsi="Arial" w:cs="Arial"/>
          <w:spacing w:val="-3"/>
          <w:szCs w:val="22"/>
          <w:u w:val="single"/>
          <w:lang w:val="el-GR"/>
        </w:rPr>
        <w:t xml:space="preserve"> έξοδα</w:t>
      </w:r>
      <w:r w:rsidRPr="0036008C">
        <w:rPr>
          <w:rFonts w:ascii="Arial" w:hAnsi="Arial" w:cs="Arial"/>
          <w:spacing w:val="-3"/>
          <w:szCs w:val="22"/>
          <w:lang w:val="el-GR"/>
        </w:rPr>
        <w:t>, δηλαδή εξαρτώμενα από τη χρονική διάρκεια της σύμβασης, τα οποία περιλαμβάνουν τις δαπάνες:</w:t>
      </w:r>
    </w:p>
    <w:p w14:paraId="0095B11B" w14:textId="77777777" w:rsidR="00117B47" w:rsidRPr="0036008C" w:rsidRDefault="00117B47" w:rsidP="00117B47">
      <w:pPr>
        <w:pStyle w:val="ListParagraph"/>
        <w:numPr>
          <w:ilvl w:val="0"/>
          <w:numId w:val="9"/>
        </w:numPr>
        <w:tabs>
          <w:tab w:val="left" w:pos="-720"/>
          <w:tab w:val="left" w:pos="709"/>
        </w:tabs>
        <w:suppressAutoHyphens/>
        <w:spacing w:after="120"/>
        <w:ind w:left="1435" w:hanging="584"/>
        <w:contextualSpacing w:val="0"/>
        <w:jc w:val="both"/>
        <w:rPr>
          <w:rFonts w:cs="Arial"/>
          <w:spacing w:val="-3"/>
          <w:szCs w:val="22"/>
          <w:lang w:val="el-GR"/>
        </w:rPr>
      </w:pPr>
      <w:r w:rsidRPr="0036008C">
        <w:rPr>
          <w:rFonts w:cs="Arial"/>
          <w:spacing w:val="-3"/>
          <w:szCs w:val="22"/>
          <w:lang w:val="el-GR"/>
        </w:rPr>
        <w:t xml:space="preserve">Χρήσεως - λειτουργίας των </w:t>
      </w:r>
      <w:proofErr w:type="spellStart"/>
      <w:r w:rsidRPr="0036008C">
        <w:rPr>
          <w:rFonts w:cs="Arial"/>
          <w:spacing w:val="-3"/>
          <w:szCs w:val="22"/>
          <w:lang w:val="el-GR"/>
        </w:rPr>
        <w:t>εργοταξιακών</w:t>
      </w:r>
      <w:proofErr w:type="spellEnd"/>
      <w:r w:rsidRPr="0036008C">
        <w:rPr>
          <w:rFonts w:cs="Arial"/>
          <w:spacing w:val="-3"/>
          <w:szCs w:val="22"/>
          <w:lang w:val="el-GR"/>
        </w:rPr>
        <w:t xml:space="preserve">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p>
    <w:p w14:paraId="09B7FA4E" w14:textId="77777777" w:rsidR="00117B47" w:rsidRPr="0036008C" w:rsidRDefault="00117B47" w:rsidP="00117B47">
      <w:pPr>
        <w:pStyle w:val="ListParagraph"/>
        <w:numPr>
          <w:ilvl w:val="0"/>
          <w:numId w:val="9"/>
        </w:numPr>
        <w:tabs>
          <w:tab w:val="left" w:pos="-720"/>
          <w:tab w:val="left" w:pos="709"/>
        </w:tabs>
        <w:suppressAutoHyphens/>
        <w:spacing w:after="120"/>
        <w:ind w:left="1435" w:hanging="584"/>
        <w:contextualSpacing w:val="0"/>
        <w:jc w:val="both"/>
        <w:rPr>
          <w:rFonts w:cs="Arial"/>
          <w:spacing w:val="-3"/>
          <w:lang w:val="el-GR"/>
        </w:rPr>
      </w:pPr>
      <w:r w:rsidRPr="0036008C">
        <w:rPr>
          <w:rFonts w:cs="Arial"/>
          <w:spacing w:val="-3"/>
          <w:szCs w:val="22"/>
          <w:lang w:val="el-GR"/>
        </w:rPr>
        <w:t xml:space="preserve">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w:t>
      </w:r>
      <w:r w:rsidRPr="0036008C">
        <w:rPr>
          <w:rFonts w:cs="Arial"/>
          <w:spacing w:val="-3"/>
          <w:szCs w:val="22"/>
          <w:lang w:val="el-GR"/>
        </w:rPr>
        <w:lastRenderedPageBreak/>
        <w:t xml:space="preserve">αποκλειστικής απασχόλησης θα λαμβάνεται υπόψη ο χρόνος απασχόλησης και η διαθεσιμότητα στο έργο). </w:t>
      </w:r>
      <w:proofErr w:type="spellStart"/>
      <w:r w:rsidRPr="0036008C">
        <w:rPr>
          <w:rFonts w:cs="Arial"/>
          <w:spacing w:val="-3"/>
          <w:szCs w:val="22"/>
          <w:lang w:val="el-GR"/>
        </w:rPr>
        <w:t>Ανηγμένες</w:t>
      </w:r>
      <w:proofErr w:type="spellEnd"/>
      <w:r w:rsidRPr="0036008C">
        <w:rPr>
          <w:rFonts w:cs="Arial"/>
          <w:spacing w:val="-3"/>
          <w:szCs w:val="22"/>
          <w:lang w:val="el-GR"/>
        </w:rPr>
        <w:t xml:space="preserve">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14:paraId="720A3D3A" w14:textId="77777777" w:rsidR="00117B47" w:rsidRPr="0036008C" w:rsidRDefault="00117B47" w:rsidP="00117B47">
      <w:pPr>
        <w:pStyle w:val="ListParagraph"/>
        <w:numPr>
          <w:ilvl w:val="0"/>
          <w:numId w:val="9"/>
        </w:numPr>
        <w:tabs>
          <w:tab w:val="left" w:pos="-720"/>
          <w:tab w:val="left" w:pos="709"/>
        </w:tabs>
        <w:suppressAutoHyphens/>
        <w:spacing w:after="120"/>
        <w:ind w:left="1435" w:hanging="584"/>
        <w:contextualSpacing w:val="0"/>
        <w:jc w:val="both"/>
        <w:rPr>
          <w:rFonts w:cs="Arial"/>
          <w:spacing w:val="-3"/>
        </w:rPr>
      </w:pPr>
      <w:r w:rsidRPr="0036008C">
        <w:rPr>
          <w:rFonts w:cs="Arial"/>
          <w:spacing w:val="-3"/>
          <w:szCs w:val="22"/>
          <w:lang w:val="el-GR"/>
        </w:rPr>
        <w:t xml:space="preserve">Νομικής υποστήριξης </w:t>
      </w:r>
    </w:p>
    <w:p w14:paraId="0DDBDCF0" w14:textId="77777777" w:rsidR="00117B47" w:rsidRPr="0036008C" w:rsidRDefault="00117B47" w:rsidP="00117B47">
      <w:pPr>
        <w:pStyle w:val="ListParagraph"/>
        <w:numPr>
          <w:ilvl w:val="0"/>
          <w:numId w:val="9"/>
        </w:numPr>
        <w:tabs>
          <w:tab w:val="left" w:pos="-720"/>
          <w:tab w:val="left" w:pos="709"/>
        </w:tabs>
        <w:suppressAutoHyphens/>
        <w:spacing w:after="120"/>
        <w:ind w:left="1435" w:hanging="584"/>
        <w:contextualSpacing w:val="0"/>
        <w:jc w:val="both"/>
        <w:rPr>
          <w:rFonts w:cs="Arial"/>
          <w:spacing w:val="-3"/>
          <w:lang w:val="el-GR"/>
        </w:rPr>
      </w:pPr>
      <w:r w:rsidRPr="0036008C">
        <w:rPr>
          <w:rFonts w:cs="Arial"/>
          <w:spacing w:val="-3"/>
          <w:szCs w:val="22"/>
          <w:lang w:val="el-GR"/>
        </w:rPr>
        <w:t>Εξωτερικών τεχνικών συμβούλων με ad hoc  μετάκληση</w:t>
      </w:r>
    </w:p>
    <w:p w14:paraId="46B78C9F" w14:textId="77777777" w:rsidR="00117B47" w:rsidRPr="0036008C" w:rsidRDefault="00117B47" w:rsidP="00117B47">
      <w:pPr>
        <w:pStyle w:val="ListParagraph"/>
        <w:numPr>
          <w:ilvl w:val="0"/>
          <w:numId w:val="9"/>
        </w:numPr>
        <w:tabs>
          <w:tab w:val="left" w:pos="-720"/>
          <w:tab w:val="left" w:pos="709"/>
        </w:tabs>
        <w:suppressAutoHyphens/>
        <w:spacing w:after="120"/>
        <w:ind w:left="1435" w:hanging="584"/>
        <w:contextualSpacing w:val="0"/>
        <w:jc w:val="both"/>
        <w:rPr>
          <w:rFonts w:cs="Arial"/>
          <w:spacing w:val="-3"/>
          <w:lang w:val="el-GR"/>
        </w:rPr>
      </w:pPr>
      <w:r w:rsidRPr="0036008C">
        <w:rPr>
          <w:rFonts w:cs="Arial"/>
          <w:spacing w:val="-3"/>
          <w:szCs w:val="22"/>
          <w:lang w:val="el-GR"/>
        </w:rPr>
        <w:t>Για την εκτέλεση των καθηκόντων της παραπάνω κατηγορίας προσωπικού π.χ. χρήση αυτοκινήτων</w:t>
      </w:r>
    </w:p>
    <w:p w14:paraId="0A9A9AC3" w14:textId="77777777" w:rsidR="00117B47" w:rsidRPr="0036008C" w:rsidRDefault="00117B47" w:rsidP="00117B47">
      <w:pPr>
        <w:pStyle w:val="ListParagraph"/>
        <w:numPr>
          <w:ilvl w:val="0"/>
          <w:numId w:val="9"/>
        </w:numPr>
        <w:tabs>
          <w:tab w:val="left" w:pos="-720"/>
          <w:tab w:val="left" w:pos="709"/>
        </w:tabs>
        <w:suppressAutoHyphens/>
        <w:spacing w:after="120"/>
        <w:ind w:left="1435" w:hanging="584"/>
        <w:contextualSpacing w:val="0"/>
        <w:jc w:val="both"/>
        <w:rPr>
          <w:rFonts w:cs="Arial"/>
          <w:spacing w:val="-3"/>
          <w:lang w:val="el-GR"/>
        </w:rPr>
      </w:pPr>
      <w:r w:rsidRPr="0036008C">
        <w:rPr>
          <w:rFonts w:cs="Arial"/>
          <w:spacing w:val="-3"/>
          <w:szCs w:val="22"/>
          <w:lang w:val="el-GR"/>
        </w:rPr>
        <w:t xml:space="preserve">Λειτουργίας μηχανημάτων γενικής χρήσης π.χ. γερανοί, οχήματα μεταφοράς προσωπικού </w:t>
      </w:r>
    </w:p>
    <w:p w14:paraId="682FED00" w14:textId="77777777" w:rsidR="00117B47" w:rsidRPr="0036008C" w:rsidRDefault="00117B47" w:rsidP="00117B47">
      <w:pPr>
        <w:pStyle w:val="ListParagraph"/>
        <w:numPr>
          <w:ilvl w:val="0"/>
          <w:numId w:val="9"/>
        </w:numPr>
        <w:tabs>
          <w:tab w:val="left" w:pos="-720"/>
          <w:tab w:val="left" w:pos="709"/>
        </w:tabs>
        <w:suppressAutoHyphens/>
        <w:spacing w:after="120"/>
        <w:ind w:left="1435" w:hanging="584"/>
        <w:contextualSpacing w:val="0"/>
        <w:jc w:val="both"/>
        <w:rPr>
          <w:rFonts w:cs="Arial"/>
          <w:spacing w:val="-3"/>
          <w:lang w:val="el-GR"/>
        </w:rPr>
      </w:pPr>
      <w:r w:rsidRPr="0036008C">
        <w:rPr>
          <w:rFonts w:cs="Arial"/>
          <w:spacing w:val="-3"/>
          <w:szCs w:val="22"/>
          <w:lang w:val="el-GR"/>
        </w:rPr>
        <w:t>Μετρήσεων γενικών δεικτών και παραμέτρων που προβλέπονται στους εγκεκριμένους περιβαλλοντικούς όρους και λήψη μέτρων για συμμόρφωση προς αυτούς</w:t>
      </w:r>
    </w:p>
    <w:p w14:paraId="11A401C1" w14:textId="77777777" w:rsidR="00117B47" w:rsidRPr="0036008C" w:rsidRDefault="00117B47" w:rsidP="00117B47">
      <w:pPr>
        <w:pStyle w:val="ListParagraph"/>
        <w:numPr>
          <w:ilvl w:val="0"/>
          <w:numId w:val="9"/>
        </w:numPr>
        <w:tabs>
          <w:tab w:val="left" w:pos="-720"/>
          <w:tab w:val="left" w:pos="709"/>
        </w:tabs>
        <w:suppressAutoHyphens/>
        <w:spacing w:after="120"/>
        <w:ind w:left="1435" w:hanging="584"/>
        <w:contextualSpacing w:val="0"/>
        <w:jc w:val="both"/>
        <w:rPr>
          <w:rFonts w:cs="Arial"/>
          <w:spacing w:val="-3"/>
          <w:lang w:val="el-GR"/>
        </w:rPr>
      </w:pPr>
      <w:r w:rsidRPr="0036008C">
        <w:rPr>
          <w:rFonts w:cs="Arial"/>
          <w:spacing w:val="-3"/>
          <w:szCs w:val="22"/>
          <w:lang w:val="el-GR"/>
        </w:rPr>
        <w:t>Συντήρησης του έργου για τον προβλεπόμενο χρόνο</w:t>
      </w:r>
    </w:p>
    <w:p w14:paraId="5BE3FA0A" w14:textId="77777777" w:rsidR="00117B47" w:rsidRPr="0036008C" w:rsidRDefault="00117B47" w:rsidP="00117B47">
      <w:pPr>
        <w:pStyle w:val="ListParagraph"/>
        <w:numPr>
          <w:ilvl w:val="0"/>
          <w:numId w:val="9"/>
        </w:numPr>
        <w:tabs>
          <w:tab w:val="left" w:pos="-720"/>
          <w:tab w:val="left" w:pos="709"/>
        </w:tabs>
        <w:suppressAutoHyphens/>
        <w:spacing w:after="120"/>
        <w:ind w:left="1435" w:hanging="584"/>
        <w:contextualSpacing w:val="0"/>
        <w:jc w:val="both"/>
        <w:rPr>
          <w:rFonts w:cs="Arial"/>
          <w:spacing w:val="-3"/>
          <w:lang w:val="el-GR"/>
        </w:rPr>
      </w:pPr>
      <w:r w:rsidRPr="0036008C">
        <w:rPr>
          <w:rFonts w:cs="Arial"/>
          <w:spacing w:val="-3"/>
          <w:szCs w:val="22"/>
          <w:lang w:val="el-GR"/>
        </w:rPr>
        <w:t>Τόκοι κεφαλαίων κίνησης και γενικότερα χρηματοοικονομικό κόστος</w:t>
      </w:r>
    </w:p>
    <w:p w14:paraId="53FC42EC" w14:textId="77777777" w:rsidR="00117B47" w:rsidRPr="0036008C" w:rsidRDefault="00117B47" w:rsidP="00117B47">
      <w:pPr>
        <w:pStyle w:val="ListParagraph"/>
        <w:numPr>
          <w:ilvl w:val="0"/>
          <w:numId w:val="9"/>
        </w:numPr>
        <w:tabs>
          <w:tab w:val="left" w:pos="-720"/>
          <w:tab w:val="left" w:pos="709"/>
        </w:tabs>
        <w:suppressAutoHyphens/>
        <w:spacing w:after="120"/>
        <w:ind w:left="1435" w:hanging="584"/>
        <w:contextualSpacing w:val="0"/>
        <w:jc w:val="both"/>
        <w:rPr>
          <w:rFonts w:cs="Arial"/>
          <w:spacing w:val="-3"/>
          <w:lang w:val="el-GR"/>
        </w:rPr>
      </w:pPr>
      <w:r w:rsidRPr="0036008C">
        <w:rPr>
          <w:rFonts w:cs="Arial"/>
          <w:spacing w:val="-3"/>
          <w:szCs w:val="22"/>
          <w:lang w:val="el-GR"/>
        </w:rPr>
        <w:t>Το αναλογούν, σε σχέση με τη συμμετοχή του στον κύκλο εργασιών της επιχείρησης, κόστος  έδρας επιχείρησης ή/και λειτουργίας κοινοπραξίας</w:t>
      </w:r>
    </w:p>
    <w:p w14:paraId="0FA04A27" w14:textId="77777777" w:rsidR="00117B47" w:rsidRPr="0036008C" w:rsidRDefault="00117B47" w:rsidP="00117B47">
      <w:pPr>
        <w:tabs>
          <w:tab w:val="left" w:pos="-720"/>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 xml:space="preserve"> </w:t>
      </w:r>
      <w:r w:rsidRPr="0036008C">
        <w:rPr>
          <w:rFonts w:ascii="Arial" w:hAnsi="Arial" w:cs="Arial"/>
          <w:spacing w:val="-3"/>
          <w:szCs w:val="22"/>
          <w:lang w:val="el-GR"/>
        </w:rPr>
        <w:tab/>
        <w:t>Ο Φόρος Προστιθέμενης Αξίας (Φ.Π.Α) επί των λογαριασμών του Αναδόχου βαρύνει τον Κύριο του Έργου.</w:t>
      </w:r>
    </w:p>
    <w:p w14:paraId="13497BA9" w14:textId="77777777" w:rsidR="00117B47" w:rsidRPr="0036008C" w:rsidRDefault="00117B47" w:rsidP="00117B47">
      <w:pPr>
        <w:tabs>
          <w:tab w:val="left" w:pos="-720"/>
          <w:tab w:val="left" w:pos="852"/>
        </w:tabs>
        <w:suppressAutoHyphens/>
        <w:spacing w:after="120"/>
        <w:ind w:left="851" w:hanging="851"/>
        <w:jc w:val="both"/>
        <w:rPr>
          <w:rFonts w:ascii="Arial" w:hAnsi="Arial" w:cs="Arial"/>
          <w:spacing w:val="-3"/>
          <w:szCs w:val="22"/>
          <w:lang w:val="el-GR"/>
        </w:rPr>
      </w:pPr>
      <w:r w:rsidRPr="0036008C">
        <w:rPr>
          <w:rFonts w:ascii="Arial" w:hAnsi="Arial" w:cs="Arial"/>
          <w:spacing w:val="-3"/>
          <w:szCs w:val="22"/>
          <w:lang w:val="el-GR"/>
        </w:rPr>
        <w:t xml:space="preserve"> </w:t>
      </w:r>
      <w:r w:rsidRPr="0036008C">
        <w:rPr>
          <w:rFonts w:ascii="Arial" w:hAnsi="Arial" w:cs="Arial"/>
          <w:spacing w:val="-3"/>
          <w:szCs w:val="22"/>
          <w:lang w:val="el-GR"/>
        </w:rPr>
        <w:tab/>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w:t>
      </w:r>
      <w:proofErr w:type="spellStart"/>
      <w:r w:rsidRPr="0036008C">
        <w:rPr>
          <w:rFonts w:ascii="Arial" w:hAnsi="Arial" w:cs="Arial"/>
          <w:spacing w:val="-3"/>
          <w:szCs w:val="22"/>
          <w:lang w:val="el-GR"/>
        </w:rPr>
        <w:t>επιμετρώνται</w:t>
      </w:r>
      <w:proofErr w:type="spellEnd"/>
      <w:r w:rsidRPr="0036008C">
        <w:rPr>
          <w:rFonts w:ascii="Arial" w:hAnsi="Arial" w:cs="Arial"/>
          <w:spacing w:val="-3"/>
          <w:szCs w:val="22"/>
          <w:lang w:val="el-GR"/>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14:paraId="0519AC6F" w14:textId="77777777" w:rsidR="00117B47" w:rsidRPr="0036008C" w:rsidRDefault="00117B47" w:rsidP="00117B47">
      <w:pPr>
        <w:tabs>
          <w:tab w:val="left" w:pos="-720"/>
          <w:tab w:val="left" w:pos="1420"/>
        </w:tabs>
        <w:suppressAutoHyphens/>
        <w:spacing w:after="120"/>
        <w:ind w:left="1420" w:hanging="520"/>
        <w:rPr>
          <w:rFonts w:ascii="Arial" w:hAnsi="Arial" w:cs="Arial"/>
          <w:spacing w:val="-3"/>
          <w:szCs w:val="22"/>
          <w:lang w:val="el-GR"/>
        </w:rPr>
      </w:pPr>
      <w:r w:rsidRPr="0036008C">
        <w:rPr>
          <w:rFonts w:ascii="Arial" w:hAnsi="Arial" w:cs="Arial"/>
          <w:spacing w:val="-3"/>
          <w:szCs w:val="22"/>
          <w:lang w:val="el-GR"/>
        </w:rPr>
        <w:t>(1)</w:t>
      </w:r>
      <w:r w:rsidRPr="0036008C">
        <w:rPr>
          <w:rFonts w:ascii="Arial" w:hAnsi="Arial" w:cs="Arial"/>
          <w:spacing w:val="-3"/>
          <w:szCs w:val="22"/>
          <w:lang w:val="el-GR"/>
        </w:rPr>
        <w:tab/>
      </w:r>
      <w:r w:rsidRPr="0036008C">
        <w:rPr>
          <w:rFonts w:ascii="Arial" w:hAnsi="Arial" w:cs="Arial"/>
          <w:spacing w:val="-3"/>
          <w:szCs w:val="22"/>
          <w:u w:val="single"/>
          <w:lang w:val="el-GR"/>
        </w:rPr>
        <w:t xml:space="preserve">Διάτρητοι σωλήνες </w:t>
      </w:r>
      <w:proofErr w:type="spellStart"/>
      <w:r w:rsidRPr="0036008C">
        <w:rPr>
          <w:rFonts w:ascii="Arial" w:hAnsi="Arial" w:cs="Arial"/>
          <w:spacing w:val="-3"/>
          <w:szCs w:val="22"/>
          <w:u w:val="single"/>
          <w:lang w:val="el-GR"/>
        </w:rPr>
        <w:t>στραγγιστηρίων</w:t>
      </w:r>
      <w:proofErr w:type="spellEnd"/>
      <w:r w:rsidRPr="0036008C">
        <w:rPr>
          <w:rFonts w:ascii="Arial" w:hAnsi="Arial" w:cs="Arial"/>
          <w:spacing w:val="-3"/>
          <w:szCs w:val="22"/>
          <w:u w:val="single"/>
          <w:lang w:val="el-GR"/>
        </w:rPr>
        <w:t xml:space="preserve">, αγωγοί αποχέτευσης </w:t>
      </w:r>
      <w:proofErr w:type="spellStart"/>
      <w:r w:rsidRPr="0036008C">
        <w:rPr>
          <w:rFonts w:ascii="Arial" w:hAnsi="Arial" w:cs="Arial"/>
          <w:spacing w:val="-3"/>
          <w:szCs w:val="22"/>
          <w:u w:val="single"/>
          <w:lang w:val="el-GR"/>
        </w:rPr>
        <w:t>ομβρίων</w:t>
      </w:r>
      <w:proofErr w:type="spellEnd"/>
      <w:r w:rsidRPr="0036008C">
        <w:rPr>
          <w:rFonts w:ascii="Arial" w:hAnsi="Arial" w:cs="Arial"/>
          <w:spacing w:val="-3"/>
          <w:szCs w:val="22"/>
          <w:u w:val="single"/>
          <w:lang w:val="el-GR"/>
        </w:rPr>
        <w:t xml:space="preserve"> και ακαθάρτων από σκυρόδεμα, </w:t>
      </w:r>
      <w:r w:rsidRPr="0036008C">
        <w:rPr>
          <w:rFonts w:ascii="Arial" w:hAnsi="Arial" w:cs="Arial"/>
          <w:spacing w:val="-3"/>
          <w:szCs w:val="22"/>
          <w:u w:val="single"/>
        </w:rPr>
        <w:t>PVC</w:t>
      </w:r>
      <w:r w:rsidRPr="0036008C">
        <w:rPr>
          <w:rFonts w:ascii="Arial" w:hAnsi="Arial" w:cs="Arial"/>
          <w:spacing w:val="-3"/>
          <w:szCs w:val="22"/>
          <w:u w:val="single"/>
          <w:lang w:val="el-GR"/>
        </w:rPr>
        <w:t xml:space="preserve"> κ.λπ.</w:t>
      </w:r>
    </w:p>
    <w:p w14:paraId="44F8CDFB" w14:textId="77777777" w:rsidR="00117B47" w:rsidRPr="0036008C" w:rsidRDefault="00117B47" w:rsidP="00117B47">
      <w:pPr>
        <w:tabs>
          <w:tab w:val="left" w:pos="-720"/>
          <w:tab w:val="left" w:pos="709"/>
        </w:tabs>
        <w:suppressAutoHyphens/>
        <w:spacing w:after="120"/>
        <w:ind w:left="900"/>
        <w:jc w:val="both"/>
        <w:rPr>
          <w:rFonts w:ascii="Arial" w:hAnsi="Arial" w:cs="Arial"/>
          <w:spacing w:val="-3"/>
          <w:szCs w:val="22"/>
          <w:lang w:val="el-GR"/>
        </w:rPr>
      </w:pPr>
      <w:r w:rsidRPr="0036008C">
        <w:rPr>
          <w:rFonts w:ascii="Arial" w:hAnsi="Arial" w:cs="Arial"/>
          <w:spacing w:val="-3"/>
          <w:szCs w:val="22"/>
          <w:lang w:val="el-GR"/>
        </w:rPr>
        <w:t xml:space="preserve">Για ονομαστική διάμετρο </w:t>
      </w:r>
      <w:r w:rsidRPr="0036008C">
        <w:rPr>
          <w:rFonts w:ascii="Arial" w:hAnsi="Arial" w:cs="Arial"/>
          <w:spacing w:val="-3"/>
          <w:szCs w:val="22"/>
        </w:rPr>
        <w:t>D</w:t>
      </w:r>
      <w:r w:rsidRPr="0036008C">
        <w:rPr>
          <w:rFonts w:ascii="Arial" w:hAnsi="Arial" w:cs="Arial"/>
          <w:spacing w:val="-3"/>
          <w:szCs w:val="22"/>
          <w:vertAlign w:val="subscript"/>
        </w:rPr>
        <w:t>N</w:t>
      </w:r>
      <w:r w:rsidRPr="0036008C">
        <w:rPr>
          <w:rFonts w:ascii="Arial" w:hAnsi="Arial" w:cs="Arial"/>
          <w:spacing w:val="-3"/>
          <w:szCs w:val="22"/>
          <w:lang w:val="el-GR"/>
        </w:rPr>
        <w:t xml:space="preserve"> χρησιμοποιούμενου σωλήνα διαφορετική από τις αναφερόμενες στα </w:t>
      </w:r>
      <w:proofErr w:type="spellStart"/>
      <w:r w:rsidRPr="0036008C">
        <w:rPr>
          <w:rFonts w:ascii="Arial" w:hAnsi="Arial" w:cs="Arial"/>
          <w:spacing w:val="-3"/>
          <w:szCs w:val="22"/>
          <w:lang w:val="el-GR"/>
        </w:rPr>
        <w:t>υποάρθρα</w:t>
      </w:r>
      <w:proofErr w:type="spellEnd"/>
      <w:r w:rsidRPr="0036008C">
        <w:rPr>
          <w:rFonts w:ascii="Arial" w:hAnsi="Arial" w:cs="Arial"/>
          <w:spacing w:val="-3"/>
          <w:szCs w:val="22"/>
          <w:lang w:val="el-GR"/>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14:paraId="1802DDBE" w14:textId="77777777" w:rsidR="00117B47" w:rsidRPr="0036008C" w:rsidRDefault="00117B47" w:rsidP="00117B47">
      <w:pPr>
        <w:tabs>
          <w:tab w:val="left" w:pos="-720"/>
          <w:tab w:val="left" w:pos="709"/>
          <w:tab w:val="left" w:pos="1440"/>
          <w:tab w:val="left" w:pos="2160"/>
          <w:tab w:val="left" w:pos="2880"/>
        </w:tabs>
        <w:suppressAutoHyphens/>
        <w:spacing w:after="120"/>
        <w:ind w:left="284"/>
        <w:jc w:val="both"/>
        <w:rPr>
          <w:rFonts w:ascii="Arial" w:hAnsi="Arial" w:cs="Arial"/>
          <w:spacing w:val="-3"/>
          <w:szCs w:val="22"/>
          <w:lang w:val="el-GR"/>
        </w:rPr>
      </w:pPr>
      <w:r w:rsidRPr="0036008C">
        <w:rPr>
          <w:rFonts w:ascii="Arial" w:hAnsi="Arial" w:cs="Arial"/>
          <w:spacing w:val="-3"/>
          <w:szCs w:val="22"/>
          <w:lang w:val="el-GR"/>
        </w:rPr>
        <w:tab/>
      </w:r>
      <w:r w:rsidRPr="0036008C">
        <w:rPr>
          <w:rFonts w:ascii="Arial" w:hAnsi="Arial" w:cs="Arial"/>
          <w:spacing w:val="-3"/>
          <w:szCs w:val="22"/>
          <w:lang w:val="el-GR"/>
        </w:rPr>
        <w:tab/>
      </w:r>
      <w:r w:rsidRPr="0036008C">
        <w:rPr>
          <w:rFonts w:ascii="Arial" w:hAnsi="Arial" w:cs="Arial"/>
          <w:spacing w:val="-3"/>
          <w:szCs w:val="22"/>
          <w:lang w:val="el-GR"/>
        </w:rPr>
        <w:tab/>
      </w:r>
      <w:r w:rsidRPr="0036008C">
        <w:rPr>
          <w:rFonts w:ascii="Arial" w:hAnsi="Arial" w:cs="Arial"/>
          <w:spacing w:val="-3"/>
          <w:szCs w:val="22"/>
          <w:lang w:val="el-GR"/>
        </w:rPr>
        <w:tab/>
      </w:r>
      <w:r w:rsidRPr="0036008C">
        <w:rPr>
          <w:rFonts w:ascii="Arial" w:hAnsi="Arial" w:cs="Arial"/>
          <w:spacing w:val="-3"/>
          <w:szCs w:val="22"/>
          <w:lang w:val="el-GR"/>
        </w:rPr>
        <w:tab/>
      </w:r>
      <w:r w:rsidRPr="0036008C">
        <w:rPr>
          <w:rFonts w:ascii="Arial" w:hAnsi="Arial" w:cs="Arial"/>
          <w:spacing w:val="-3"/>
          <w:szCs w:val="22"/>
        </w:rPr>
        <w:t>D</w:t>
      </w:r>
      <w:r w:rsidRPr="0036008C">
        <w:rPr>
          <w:rFonts w:ascii="Arial" w:hAnsi="Arial" w:cs="Arial"/>
          <w:spacing w:val="-3"/>
          <w:szCs w:val="22"/>
          <w:vertAlign w:val="subscript"/>
        </w:rPr>
        <w:t>N</w:t>
      </w:r>
      <w:r w:rsidRPr="0036008C">
        <w:rPr>
          <w:rFonts w:ascii="Arial" w:hAnsi="Arial" w:cs="Arial"/>
          <w:spacing w:val="-3"/>
          <w:szCs w:val="22"/>
          <w:lang w:val="el-GR"/>
        </w:rPr>
        <w:t xml:space="preserve"> / </w:t>
      </w:r>
      <w:r w:rsidRPr="0036008C">
        <w:rPr>
          <w:rFonts w:ascii="Arial" w:hAnsi="Arial" w:cs="Arial"/>
          <w:spacing w:val="-3"/>
          <w:szCs w:val="22"/>
        </w:rPr>
        <w:t>D</w:t>
      </w:r>
      <w:r w:rsidRPr="0036008C">
        <w:rPr>
          <w:rFonts w:ascii="Arial" w:hAnsi="Arial" w:cs="Arial"/>
          <w:spacing w:val="-3"/>
          <w:szCs w:val="22"/>
          <w:vertAlign w:val="subscript"/>
        </w:rPr>
        <w:t>M</w:t>
      </w:r>
      <w:r w:rsidRPr="0036008C">
        <w:rPr>
          <w:rFonts w:ascii="Arial" w:hAnsi="Arial" w:cs="Arial"/>
          <w:spacing w:val="-3"/>
          <w:szCs w:val="22"/>
          <w:lang w:val="el-GR"/>
        </w:rPr>
        <w:t xml:space="preserve"> </w:t>
      </w:r>
    </w:p>
    <w:p w14:paraId="41018768" w14:textId="77777777" w:rsidR="00117B47" w:rsidRPr="0036008C" w:rsidRDefault="00117B47" w:rsidP="00117B47">
      <w:pPr>
        <w:tabs>
          <w:tab w:val="left" w:pos="-720"/>
          <w:tab w:val="left" w:pos="709"/>
          <w:tab w:val="left" w:pos="1440"/>
          <w:tab w:val="left" w:pos="2160"/>
          <w:tab w:val="left" w:pos="2700"/>
        </w:tabs>
        <w:suppressAutoHyphens/>
        <w:spacing w:after="120"/>
        <w:ind w:left="284"/>
        <w:jc w:val="both"/>
        <w:rPr>
          <w:rFonts w:ascii="Arial" w:hAnsi="Arial" w:cs="Arial"/>
          <w:spacing w:val="-3"/>
          <w:szCs w:val="22"/>
          <w:lang w:val="el-GR"/>
        </w:rPr>
      </w:pPr>
      <w:r w:rsidRPr="0036008C">
        <w:rPr>
          <w:rFonts w:ascii="Arial" w:hAnsi="Arial" w:cs="Arial"/>
          <w:spacing w:val="-3"/>
          <w:szCs w:val="22"/>
          <w:lang w:val="el-GR"/>
        </w:rPr>
        <w:tab/>
      </w:r>
      <w:r w:rsidRPr="0036008C">
        <w:rPr>
          <w:rFonts w:ascii="Arial" w:hAnsi="Arial" w:cs="Arial"/>
          <w:spacing w:val="-3"/>
          <w:szCs w:val="22"/>
          <w:lang w:val="el-GR"/>
        </w:rPr>
        <w:tab/>
        <w:t xml:space="preserve">όπου </w:t>
      </w:r>
      <w:r w:rsidRPr="0036008C">
        <w:rPr>
          <w:rFonts w:ascii="Arial" w:hAnsi="Arial" w:cs="Arial"/>
          <w:spacing w:val="-3"/>
          <w:szCs w:val="22"/>
          <w:lang w:val="el-GR"/>
        </w:rPr>
        <w:tab/>
      </w:r>
      <w:r w:rsidRPr="0036008C">
        <w:rPr>
          <w:rFonts w:ascii="Arial" w:hAnsi="Arial" w:cs="Arial"/>
          <w:spacing w:val="-3"/>
          <w:szCs w:val="22"/>
        </w:rPr>
        <w:t>D</w:t>
      </w:r>
      <w:r w:rsidRPr="0036008C">
        <w:rPr>
          <w:rFonts w:ascii="Arial" w:hAnsi="Arial" w:cs="Arial"/>
          <w:spacing w:val="-3"/>
          <w:szCs w:val="22"/>
          <w:vertAlign w:val="subscript"/>
        </w:rPr>
        <w:t>N</w:t>
      </w:r>
      <w:r w:rsidRPr="0036008C">
        <w:rPr>
          <w:rFonts w:ascii="Arial" w:hAnsi="Arial" w:cs="Arial"/>
          <w:spacing w:val="-3"/>
          <w:szCs w:val="22"/>
          <w:lang w:val="el-GR"/>
        </w:rPr>
        <w:t xml:space="preserve">: </w:t>
      </w:r>
      <w:r w:rsidRPr="0036008C">
        <w:rPr>
          <w:rFonts w:ascii="Arial" w:hAnsi="Arial" w:cs="Arial"/>
          <w:spacing w:val="-3"/>
          <w:szCs w:val="22"/>
          <w:lang w:val="el-GR"/>
        </w:rPr>
        <w:tab/>
        <w:t>Ονομαστική διάμετρος του χρησιμοποιούμενου σωλήνα</w:t>
      </w:r>
    </w:p>
    <w:p w14:paraId="72B48243" w14:textId="77777777" w:rsidR="00117B47" w:rsidRPr="0036008C" w:rsidRDefault="00117B47" w:rsidP="00117B47">
      <w:pPr>
        <w:tabs>
          <w:tab w:val="left" w:pos="-720"/>
          <w:tab w:val="left" w:pos="709"/>
          <w:tab w:val="left" w:pos="1418"/>
          <w:tab w:val="left" w:pos="2160"/>
          <w:tab w:val="left" w:pos="2700"/>
        </w:tabs>
        <w:suppressAutoHyphens/>
        <w:spacing w:after="120"/>
        <w:ind w:left="2694" w:hanging="2410"/>
        <w:rPr>
          <w:rFonts w:ascii="Arial" w:hAnsi="Arial" w:cs="Arial"/>
          <w:spacing w:val="-3"/>
          <w:szCs w:val="22"/>
          <w:lang w:val="el-GR"/>
        </w:rPr>
      </w:pPr>
      <w:r w:rsidRPr="0036008C">
        <w:rPr>
          <w:rFonts w:ascii="Arial" w:hAnsi="Arial" w:cs="Arial"/>
          <w:spacing w:val="-3"/>
          <w:szCs w:val="22"/>
          <w:lang w:val="el-GR"/>
        </w:rPr>
        <w:tab/>
      </w:r>
      <w:r w:rsidRPr="0036008C">
        <w:rPr>
          <w:rFonts w:ascii="Arial" w:hAnsi="Arial" w:cs="Arial"/>
          <w:spacing w:val="-3"/>
          <w:szCs w:val="22"/>
          <w:lang w:val="el-GR"/>
        </w:rPr>
        <w:tab/>
      </w:r>
      <w:r w:rsidRPr="0036008C">
        <w:rPr>
          <w:rFonts w:ascii="Arial" w:hAnsi="Arial" w:cs="Arial"/>
          <w:spacing w:val="-3"/>
          <w:szCs w:val="22"/>
          <w:lang w:val="el-GR"/>
        </w:rPr>
        <w:tab/>
      </w:r>
      <w:r w:rsidRPr="0036008C">
        <w:rPr>
          <w:rFonts w:ascii="Arial" w:hAnsi="Arial" w:cs="Arial"/>
          <w:spacing w:val="-3"/>
          <w:szCs w:val="22"/>
        </w:rPr>
        <w:t>D</w:t>
      </w:r>
      <w:r w:rsidRPr="0036008C">
        <w:rPr>
          <w:rFonts w:ascii="Arial" w:hAnsi="Arial" w:cs="Arial"/>
          <w:spacing w:val="-3"/>
          <w:szCs w:val="22"/>
          <w:vertAlign w:val="subscript"/>
        </w:rPr>
        <w:t>M</w:t>
      </w:r>
      <w:r w:rsidRPr="0036008C">
        <w:rPr>
          <w:rFonts w:ascii="Arial" w:hAnsi="Arial" w:cs="Arial"/>
          <w:spacing w:val="-3"/>
          <w:szCs w:val="22"/>
          <w:lang w:val="el-GR"/>
        </w:rPr>
        <w:t xml:space="preserve">: </w:t>
      </w:r>
      <w:r w:rsidRPr="0036008C">
        <w:rPr>
          <w:rFonts w:ascii="Arial" w:hAnsi="Arial" w:cs="Arial"/>
          <w:spacing w:val="-3"/>
          <w:szCs w:val="22"/>
          <w:lang w:val="el-GR"/>
        </w:rPr>
        <w:tab/>
        <w:t>Η αμέσως μικρότερη διάμετρος σωλήνα που περιλαμβάνεται στο παρόν Τιμολόγιο.</w:t>
      </w:r>
    </w:p>
    <w:p w14:paraId="11F62A3F" w14:textId="77777777" w:rsidR="00117B47" w:rsidRPr="0036008C" w:rsidRDefault="00117B47" w:rsidP="00117B47">
      <w:pPr>
        <w:suppressAutoHyphens/>
        <w:spacing w:after="120"/>
        <w:ind w:left="900"/>
        <w:jc w:val="both"/>
        <w:rPr>
          <w:rFonts w:ascii="Arial" w:hAnsi="Arial" w:cs="Arial"/>
          <w:spacing w:val="-3"/>
          <w:szCs w:val="22"/>
          <w:lang w:val="el-GR"/>
        </w:rPr>
      </w:pPr>
      <w:r w:rsidRPr="0036008C">
        <w:rPr>
          <w:rFonts w:ascii="Arial" w:hAnsi="Arial" w:cs="Arial"/>
          <w:spacing w:val="-3"/>
          <w:szCs w:val="22"/>
          <w:lang w:val="el-GR"/>
        </w:rPr>
        <w:t xml:space="preserve">Αν δεν υπάρχει μικρότερη διάμετρος ως </w:t>
      </w:r>
      <w:r w:rsidRPr="0036008C">
        <w:rPr>
          <w:rFonts w:ascii="Arial" w:hAnsi="Arial" w:cs="Arial"/>
          <w:spacing w:val="-3"/>
          <w:szCs w:val="22"/>
        </w:rPr>
        <w:t>DM</w:t>
      </w:r>
      <w:r w:rsidRPr="0036008C">
        <w:rPr>
          <w:rFonts w:ascii="Arial" w:hAnsi="Arial" w:cs="Arial"/>
          <w:spacing w:val="-3"/>
          <w:szCs w:val="22"/>
          <w:lang w:val="el-GR"/>
        </w:rPr>
        <w:t xml:space="preserve"> θα χρησιμοποιείται η αμέσως μεγαλύτερη υπάρχουσα διάμετρος.</w:t>
      </w:r>
    </w:p>
    <w:p w14:paraId="2BBF6790" w14:textId="77777777" w:rsidR="00117B47" w:rsidRPr="0036008C" w:rsidRDefault="00117B47" w:rsidP="00117B47">
      <w:pPr>
        <w:tabs>
          <w:tab w:val="left" w:pos="-720"/>
          <w:tab w:val="left" w:pos="1420"/>
        </w:tabs>
        <w:suppressAutoHyphens/>
        <w:spacing w:after="120"/>
        <w:ind w:left="1420" w:hanging="520"/>
        <w:rPr>
          <w:rFonts w:ascii="Arial" w:hAnsi="Arial" w:cs="Arial"/>
          <w:spacing w:val="-3"/>
          <w:szCs w:val="22"/>
          <w:u w:val="single"/>
          <w:lang w:val="el-GR"/>
        </w:rPr>
      </w:pPr>
      <w:r w:rsidRPr="0036008C">
        <w:rPr>
          <w:rFonts w:ascii="Arial" w:hAnsi="Arial" w:cs="Arial"/>
          <w:spacing w:val="-3"/>
          <w:szCs w:val="22"/>
          <w:lang w:val="el-GR"/>
        </w:rPr>
        <w:t>(2)</w:t>
      </w:r>
      <w:r w:rsidRPr="0036008C">
        <w:rPr>
          <w:rFonts w:ascii="Arial" w:hAnsi="Arial" w:cs="Arial"/>
          <w:spacing w:val="-3"/>
          <w:szCs w:val="22"/>
          <w:lang w:val="el-GR"/>
        </w:rPr>
        <w:tab/>
      </w:r>
      <w:r w:rsidRPr="0036008C">
        <w:rPr>
          <w:rFonts w:ascii="Arial" w:hAnsi="Arial" w:cs="Arial"/>
          <w:spacing w:val="-3"/>
          <w:szCs w:val="22"/>
          <w:u w:val="single"/>
          <w:lang w:val="el-GR"/>
        </w:rPr>
        <w:t xml:space="preserve">Μόρφωση αρμών με προκατασκευασμένες πλάκες τύπου FLEXCELL ή </w:t>
      </w:r>
      <w:proofErr w:type="spellStart"/>
      <w:r w:rsidRPr="0036008C">
        <w:rPr>
          <w:rFonts w:ascii="Arial" w:hAnsi="Arial" w:cs="Arial"/>
          <w:spacing w:val="-3"/>
          <w:szCs w:val="22"/>
          <w:u w:val="single"/>
          <w:lang w:val="el-GR"/>
        </w:rPr>
        <w:t>αναλόγου</w:t>
      </w:r>
      <w:proofErr w:type="spellEnd"/>
    </w:p>
    <w:p w14:paraId="68F4CD63" w14:textId="77777777" w:rsidR="00117B47" w:rsidRPr="0036008C" w:rsidRDefault="00117B47" w:rsidP="00117B47">
      <w:pPr>
        <w:tabs>
          <w:tab w:val="left" w:pos="-720"/>
          <w:tab w:val="left" w:pos="709"/>
        </w:tabs>
        <w:suppressAutoHyphens/>
        <w:ind w:left="852"/>
        <w:jc w:val="both"/>
        <w:rPr>
          <w:rFonts w:ascii="Arial" w:hAnsi="Arial" w:cs="Arial"/>
          <w:spacing w:val="-3"/>
          <w:lang w:val="el-GR"/>
        </w:rPr>
      </w:pPr>
      <w:r w:rsidRPr="0036008C">
        <w:rPr>
          <w:rFonts w:ascii="Arial" w:hAnsi="Arial" w:cs="Arial"/>
          <w:spacing w:val="-3"/>
          <w:lang w:val="el-GR"/>
        </w:rPr>
        <w:t xml:space="preserve">Για πάχος </w:t>
      </w:r>
      <w:r w:rsidRPr="0036008C">
        <w:rPr>
          <w:rFonts w:ascii="Arial" w:hAnsi="Arial" w:cs="Arial"/>
          <w:spacing w:val="-3"/>
        </w:rPr>
        <w:t>D</w:t>
      </w:r>
      <w:r w:rsidRPr="0036008C">
        <w:rPr>
          <w:rFonts w:ascii="Arial" w:hAnsi="Arial" w:cs="Arial"/>
          <w:spacing w:val="-3"/>
          <w:vertAlign w:val="subscript"/>
        </w:rPr>
        <w:t>N</w:t>
      </w:r>
      <w:r w:rsidRPr="0036008C">
        <w:rPr>
          <w:rFonts w:ascii="Arial" w:hAnsi="Arial" w:cs="Arial"/>
          <w:spacing w:val="-3"/>
          <w:lang w:val="el-GR"/>
        </w:rPr>
        <w:t xml:space="preserve"> χρησιμοποιούμενης πλάκας μεγαλύτερο από το πάχος της συμβατικής πλάκας του παρόντος τιμολογίου (12 </w:t>
      </w:r>
      <w:r w:rsidRPr="0036008C">
        <w:rPr>
          <w:rFonts w:ascii="Arial" w:hAnsi="Arial" w:cs="Arial"/>
          <w:spacing w:val="-3"/>
        </w:rPr>
        <w:t>mm</w:t>
      </w:r>
      <w:r w:rsidRPr="0036008C">
        <w:rPr>
          <w:rFonts w:ascii="Arial" w:hAnsi="Arial" w:cs="Arial"/>
          <w:spacing w:val="-3"/>
          <w:lang w:val="el-GR"/>
        </w:rPr>
        <w:t xml:space="preserve">), θα γίνεται αναγωγή της επιφάνειας της χρησιμοποιούμενης πλάκας σε επιφάνεια συμβατικής πλάκας πάχους 12 </w:t>
      </w:r>
      <w:r w:rsidRPr="0036008C">
        <w:rPr>
          <w:rFonts w:ascii="Arial" w:hAnsi="Arial" w:cs="Arial"/>
          <w:spacing w:val="-3"/>
        </w:rPr>
        <w:t>mm</w:t>
      </w:r>
      <w:r w:rsidRPr="0036008C">
        <w:rPr>
          <w:rFonts w:ascii="Arial" w:hAnsi="Arial" w:cs="Arial"/>
          <w:spacing w:val="-3"/>
          <w:lang w:val="el-GR"/>
        </w:rPr>
        <w:t xml:space="preserve">, με βάση το λόγο: </w:t>
      </w:r>
    </w:p>
    <w:p w14:paraId="12783326" w14:textId="77777777" w:rsidR="00117B47" w:rsidRPr="0036008C" w:rsidRDefault="00117B47" w:rsidP="00117B47">
      <w:pPr>
        <w:tabs>
          <w:tab w:val="left" w:pos="-720"/>
          <w:tab w:val="left" w:pos="709"/>
          <w:tab w:val="left" w:pos="1440"/>
          <w:tab w:val="left" w:pos="2160"/>
          <w:tab w:val="left" w:pos="2880"/>
        </w:tabs>
        <w:suppressAutoHyphens/>
        <w:spacing w:after="120"/>
        <w:ind w:left="284"/>
        <w:jc w:val="both"/>
        <w:rPr>
          <w:rFonts w:ascii="Arial" w:hAnsi="Arial" w:cs="Arial"/>
          <w:spacing w:val="-3"/>
          <w:lang w:val="el-GR"/>
        </w:rPr>
      </w:pPr>
      <w:r w:rsidRPr="0036008C">
        <w:rPr>
          <w:rFonts w:ascii="Arial" w:hAnsi="Arial" w:cs="Arial"/>
          <w:spacing w:val="-3"/>
          <w:lang w:val="el-GR"/>
        </w:rPr>
        <w:tab/>
      </w:r>
      <w:r w:rsidRPr="0036008C">
        <w:rPr>
          <w:rFonts w:ascii="Arial" w:hAnsi="Arial" w:cs="Arial"/>
          <w:spacing w:val="-3"/>
          <w:lang w:val="el-GR"/>
        </w:rPr>
        <w:tab/>
      </w:r>
      <w:r w:rsidRPr="0036008C">
        <w:rPr>
          <w:rFonts w:ascii="Arial" w:hAnsi="Arial" w:cs="Arial"/>
          <w:spacing w:val="-3"/>
          <w:lang w:val="el-GR"/>
        </w:rPr>
        <w:tab/>
      </w:r>
      <w:r w:rsidRPr="0036008C">
        <w:rPr>
          <w:rFonts w:ascii="Arial" w:hAnsi="Arial" w:cs="Arial"/>
          <w:spacing w:val="-3"/>
          <w:lang w:val="el-GR"/>
        </w:rPr>
        <w:tab/>
      </w:r>
      <w:r w:rsidRPr="0036008C">
        <w:rPr>
          <w:rFonts w:ascii="Arial" w:hAnsi="Arial" w:cs="Arial"/>
          <w:spacing w:val="-3"/>
          <w:lang w:val="el-GR"/>
        </w:rPr>
        <w:tab/>
      </w:r>
      <w:r w:rsidRPr="0036008C">
        <w:rPr>
          <w:rFonts w:ascii="Arial" w:hAnsi="Arial" w:cs="Arial"/>
          <w:spacing w:val="-3"/>
        </w:rPr>
        <w:t>D</w:t>
      </w:r>
      <w:r w:rsidRPr="0036008C">
        <w:rPr>
          <w:rFonts w:ascii="Arial" w:hAnsi="Arial" w:cs="Arial"/>
          <w:spacing w:val="-3"/>
          <w:vertAlign w:val="subscript"/>
        </w:rPr>
        <w:t>N</w:t>
      </w:r>
      <w:r w:rsidRPr="0036008C">
        <w:rPr>
          <w:rFonts w:ascii="Arial" w:hAnsi="Arial" w:cs="Arial"/>
          <w:spacing w:val="-3"/>
          <w:lang w:val="el-GR"/>
        </w:rPr>
        <w:t xml:space="preserve"> / 12</w:t>
      </w:r>
    </w:p>
    <w:p w14:paraId="284EE6AA" w14:textId="77777777" w:rsidR="00117B47" w:rsidRPr="0036008C" w:rsidRDefault="00117B47" w:rsidP="00117B47">
      <w:pPr>
        <w:tabs>
          <w:tab w:val="left" w:pos="-720"/>
          <w:tab w:val="left" w:pos="709"/>
        </w:tabs>
        <w:suppressAutoHyphens/>
        <w:spacing w:after="120"/>
        <w:ind w:left="284" w:firstLine="1134"/>
        <w:jc w:val="both"/>
        <w:rPr>
          <w:rFonts w:ascii="Arial" w:hAnsi="Arial" w:cs="Arial"/>
          <w:spacing w:val="-3"/>
          <w:lang w:val="el-GR"/>
        </w:rPr>
      </w:pPr>
      <w:r w:rsidRPr="0036008C">
        <w:rPr>
          <w:rFonts w:ascii="Arial" w:hAnsi="Arial" w:cs="Arial"/>
          <w:spacing w:val="-3"/>
          <w:lang w:val="el-GR"/>
        </w:rPr>
        <w:lastRenderedPageBreak/>
        <w:tab/>
        <w:t xml:space="preserve">όπου </w:t>
      </w:r>
      <w:r w:rsidRPr="0036008C">
        <w:rPr>
          <w:rFonts w:ascii="Arial" w:hAnsi="Arial" w:cs="Arial"/>
          <w:spacing w:val="-3"/>
        </w:rPr>
        <w:t>D</w:t>
      </w:r>
      <w:r w:rsidRPr="0036008C">
        <w:rPr>
          <w:rFonts w:ascii="Arial" w:hAnsi="Arial" w:cs="Arial"/>
          <w:spacing w:val="-3"/>
          <w:vertAlign w:val="subscript"/>
        </w:rPr>
        <w:t>N</w:t>
      </w:r>
      <w:r w:rsidRPr="0036008C">
        <w:rPr>
          <w:rFonts w:ascii="Arial" w:hAnsi="Arial" w:cs="Arial"/>
          <w:spacing w:val="-3"/>
          <w:lang w:val="el-GR"/>
        </w:rPr>
        <w:t xml:space="preserve">: Το πάχος της χρησιμοποιούμενης πλάκας σε </w:t>
      </w:r>
      <w:r w:rsidRPr="0036008C">
        <w:rPr>
          <w:rFonts w:ascii="Arial" w:hAnsi="Arial" w:cs="Arial"/>
          <w:spacing w:val="-3"/>
        </w:rPr>
        <w:t>mm</w:t>
      </w:r>
      <w:r w:rsidRPr="0036008C">
        <w:rPr>
          <w:rFonts w:ascii="Arial" w:hAnsi="Arial" w:cs="Arial"/>
          <w:spacing w:val="-3"/>
          <w:lang w:val="el-GR"/>
        </w:rPr>
        <w:t>.</w:t>
      </w:r>
    </w:p>
    <w:p w14:paraId="75F3C186" w14:textId="77777777" w:rsidR="00117B47" w:rsidRPr="0036008C" w:rsidRDefault="00117B47" w:rsidP="00117B47">
      <w:pPr>
        <w:tabs>
          <w:tab w:val="left" w:pos="-720"/>
          <w:tab w:val="left" w:pos="1420"/>
        </w:tabs>
        <w:suppressAutoHyphens/>
        <w:spacing w:after="120"/>
        <w:ind w:left="1420" w:hanging="520"/>
        <w:rPr>
          <w:rFonts w:ascii="Arial" w:hAnsi="Arial" w:cs="Arial"/>
          <w:spacing w:val="-3"/>
          <w:szCs w:val="22"/>
          <w:lang w:val="el-GR"/>
        </w:rPr>
      </w:pPr>
      <w:r w:rsidRPr="0036008C">
        <w:rPr>
          <w:rFonts w:ascii="Arial" w:hAnsi="Arial" w:cs="Arial"/>
          <w:spacing w:val="-3"/>
          <w:szCs w:val="22"/>
          <w:lang w:val="el-GR"/>
        </w:rPr>
        <w:t>(3)</w:t>
      </w:r>
      <w:r w:rsidRPr="0036008C">
        <w:rPr>
          <w:rFonts w:ascii="Arial" w:hAnsi="Arial" w:cs="Arial"/>
          <w:spacing w:val="-3"/>
          <w:szCs w:val="22"/>
          <w:lang w:val="el-GR"/>
        </w:rPr>
        <w:tab/>
      </w:r>
      <w:proofErr w:type="spellStart"/>
      <w:r w:rsidRPr="0036008C">
        <w:rPr>
          <w:rFonts w:ascii="Arial" w:hAnsi="Arial" w:cs="Arial"/>
          <w:spacing w:val="-3"/>
          <w:szCs w:val="22"/>
          <w:u w:val="single"/>
          <w:lang w:val="el-GR"/>
        </w:rPr>
        <w:t>Στεγάνωση</w:t>
      </w:r>
      <w:proofErr w:type="spellEnd"/>
      <w:r w:rsidRPr="0036008C">
        <w:rPr>
          <w:rFonts w:ascii="Arial" w:hAnsi="Arial" w:cs="Arial"/>
          <w:spacing w:val="-3"/>
          <w:szCs w:val="22"/>
          <w:u w:val="single"/>
          <w:lang w:val="el-GR"/>
        </w:rPr>
        <w:t xml:space="preserve"> αρμών με ταινίες τύπου HYDROFOIL PVC</w:t>
      </w:r>
    </w:p>
    <w:p w14:paraId="2354339C" w14:textId="77777777" w:rsidR="00117B47" w:rsidRPr="0036008C" w:rsidRDefault="00117B47" w:rsidP="00117B47">
      <w:pPr>
        <w:tabs>
          <w:tab w:val="left" w:pos="-720"/>
          <w:tab w:val="left" w:pos="709"/>
        </w:tabs>
        <w:suppressAutoHyphens/>
        <w:ind w:left="852"/>
        <w:jc w:val="both"/>
        <w:rPr>
          <w:rFonts w:ascii="Arial" w:hAnsi="Arial" w:cs="Arial"/>
          <w:spacing w:val="-3"/>
          <w:lang w:val="el-GR"/>
        </w:rPr>
      </w:pPr>
      <w:r w:rsidRPr="0036008C">
        <w:rPr>
          <w:rFonts w:ascii="Arial" w:hAnsi="Arial" w:cs="Arial"/>
          <w:spacing w:val="-3"/>
          <w:lang w:val="el-GR"/>
        </w:rPr>
        <w:t>Για πλάτος Β</w:t>
      </w:r>
      <w:r w:rsidRPr="0036008C">
        <w:rPr>
          <w:rFonts w:ascii="Arial" w:hAnsi="Arial" w:cs="Arial"/>
          <w:spacing w:val="-3"/>
          <w:vertAlign w:val="subscript"/>
        </w:rPr>
        <w:t>N</w:t>
      </w:r>
      <w:r w:rsidRPr="0036008C">
        <w:rPr>
          <w:rFonts w:ascii="Arial" w:hAnsi="Arial" w:cs="Arial"/>
          <w:spacing w:val="-3"/>
          <w:lang w:val="el-GR"/>
        </w:rPr>
        <w:t xml:space="preserve"> χρησιμοποιούμενης ταινίας μεγαλύτερο από το πλάτος της συμβατικής ταινίας του παρόντος Τιμολογίου (240 </w:t>
      </w:r>
      <w:r w:rsidRPr="0036008C">
        <w:rPr>
          <w:rFonts w:ascii="Arial" w:hAnsi="Arial" w:cs="Arial"/>
          <w:spacing w:val="-3"/>
        </w:rPr>
        <w:t>mm</w:t>
      </w:r>
      <w:r w:rsidRPr="0036008C">
        <w:rPr>
          <w:rFonts w:ascii="Arial" w:hAnsi="Arial" w:cs="Arial"/>
          <w:spacing w:val="-3"/>
          <w:lang w:val="el-GR"/>
        </w:rPr>
        <w:t xml:space="preserve">), θα γίνεται αναγωγή του μήκους της χρησιμοποιούμενης ταινίας σε μήκος συμβατική ταινίας πλάτους 240 </w:t>
      </w:r>
      <w:r w:rsidRPr="0036008C">
        <w:rPr>
          <w:rFonts w:ascii="Arial" w:hAnsi="Arial" w:cs="Arial"/>
          <w:spacing w:val="-3"/>
        </w:rPr>
        <w:t>mm</w:t>
      </w:r>
      <w:r w:rsidRPr="0036008C">
        <w:rPr>
          <w:rFonts w:ascii="Arial" w:hAnsi="Arial" w:cs="Arial"/>
          <w:spacing w:val="-3"/>
          <w:lang w:val="el-GR"/>
        </w:rPr>
        <w:t xml:space="preserve">, με βάση το λόγο: </w:t>
      </w:r>
    </w:p>
    <w:p w14:paraId="704C99F2" w14:textId="77777777" w:rsidR="00117B47" w:rsidRPr="0036008C" w:rsidRDefault="00117B47" w:rsidP="00117B47">
      <w:pPr>
        <w:tabs>
          <w:tab w:val="left" w:pos="-720"/>
          <w:tab w:val="left" w:pos="709"/>
          <w:tab w:val="left" w:pos="1440"/>
          <w:tab w:val="left" w:pos="2160"/>
          <w:tab w:val="left" w:pos="2880"/>
        </w:tabs>
        <w:suppressAutoHyphens/>
        <w:spacing w:after="120"/>
        <w:ind w:left="284"/>
        <w:jc w:val="both"/>
        <w:rPr>
          <w:rFonts w:ascii="Arial" w:hAnsi="Arial" w:cs="Arial"/>
          <w:spacing w:val="-3"/>
          <w:lang w:val="el-GR"/>
        </w:rPr>
      </w:pPr>
      <w:r w:rsidRPr="0036008C">
        <w:rPr>
          <w:rFonts w:ascii="Arial" w:hAnsi="Arial" w:cs="Arial"/>
          <w:spacing w:val="-3"/>
          <w:lang w:val="el-GR"/>
        </w:rPr>
        <w:tab/>
      </w:r>
      <w:r w:rsidRPr="0036008C">
        <w:rPr>
          <w:rFonts w:ascii="Arial" w:hAnsi="Arial" w:cs="Arial"/>
          <w:spacing w:val="-3"/>
          <w:lang w:val="el-GR"/>
        </w:rPr>
        <w:tab/>
      </w:r>
      <w:r w:rsidRPr="0036008C">
        <w:rPr>
          <w:rFonts w:ascii="Arial" w:hAnsi="Arial" w:cs="Arial"/>
          <w:spacing w:val="-3"/>
          <w:lang w:val="el-GR"/>
        </w:rPr>
        <w:tab/>
      </w:r>
      <w:r w:rsidRPr="0036008C">
        <w:rPr>
          <w:rFonts w:ascii="Arial" w:hAnsi="Arial" w:cs="Arial"/>
          <w:spacing w:val="-3"/>
          <w:lang w:val="el-GR"/>
        </w:rPr>
        <w:tab/>
      </w:r>
      <w:r w:rsidRPr="0036008C">
        <w:rPr>
          <w:rFonts w:ascii="Arial" w:hAnsi="Arial" w:cs="Arial"/>
          <w:spacing w:val="-3"/>
          <w:lang w:val="el-GR"/>
        </w:rPr>
        <w:tab/>
        <w:t>Β</w:t>
      </w:r>
      <w:r w:rsidRPr="0036008C">
        <w:rPr>
          <w:rFonts w:ascii="Arial" w:hAnsi="Arial" w:cs="Arial"/>
          <w:spacing w:val="-3"/>
          <w:vertAlign w:val="subscript"/>
        </w:rPr>
        <w:t>N</w:t>
      </w:r>
      <w:r w:rsidRPr="0036008C">
        <w:rPr>
          <w:rFonts w:ascii="Arial" w:hAnsi="Arial" w:cs="Arial"/>
          <w:spacing w:val="-3"/>
          <w:lang w:val="el-GR"/>
        </w:rPr>
        <w:t xml:space="preserve"> / 240</w:t>
      </w:r>
      <w:r w:rsidRPr="0036008C">
        <w:rPr>
          <w:rFonts w:ascii="Arial" w:hAnsi="Arial" w:cs="Arial"/>
          <w:spacing w:val="-3"/>
          <w:lang w:val="el-GR"/>
        </w:rPr>
        <w:tab/>
      </w:r>
    </w:p>
    <w:p w14:paraId="45BAD48C" w14:textId="77777777" w:rsidR="00117B47" w:rsidRPr="0036008C" w:rsidRDefault="00117B47" w:rsidP="00117B47">
      <w:pPr>
        <w:suppressAutoHyphens/>
        <w:spacing w:after="120"/>
        <w:ind w:left="284" w:firstLine="1136"/>
        <w:rPr>
          <w:rFonts w:ascii="Arial" w:hAnsi="Arial" w:cs="Arial"/>
          <w:spacing w:val="-3"/>
          <w:lang w:val="el-GR"/>
        </w:rPr>
      </w:pPr>
      <w:r w:rsidRPr="0036008C">
        <w:rPr>
          <w:rFonts w:ascii="Arial" w:hAnsi="Arial" w:cs="Arial"/>
          <w:spacing w:val="-3"/>
          <w:lang w:val="el-GR"/>
        </w:rPr>
        <w:t xml:space="preserve"> όπου Β</w:t>
      </w:r>
      <w:r w:rsidRPr="0036008C">
        <w:rPr>
          <w:rFonts w:ascii="Arial" w:hAnsi="Arial" w:cs="Arial"/>
          <w:spacing w:val="-3"/>
          <w:vertAlign w:val="subscript"/>
          <w:lang w:val="el-GR"/>
        </w:rPr>
        <w:t>Ν</w:t>
      </w:r>
      <w:r w:rsidRPr="0036008C">
        <w:rPr>
          <w:rFonts w:ascii="Arial" w:hAnsi="Arial" w:cs="Arial"/>
          <w:spacing w:val="-3"/>
          <w:lang w:val="el-GR"/>
        </w:rPr>
        <w:t xml:space="preserve">: Το πλάτος της χρησιμοποιούμενης ταινίας σε </w:t>
      </w:r>
      <w:r w:rsidRPr="0036008C">
        <w:rPr>
          <w:rFonts w:ascii="Arial" w:hAnsi="Arial" w:cs="Arial"/>
          <w:spacing w:val="-3"/>
        </w:rPr>
        <w:t>mm</w:t>
      </w:r>
    </w:p>
    <w:p w14:paraId="2B78CD9C" w14:textId="77777777" w:rsidR="00117B47" w:rsidRPr="0036008C" w:rsidRDefault="00117B47" w:rsidP="00117B47">
      <w:pPr>
        <w:suppressAutoHyphens/>
        <w:spacing w:after="120"/>
        <w:ind w:left="900"/>
        <w:jc w:val="both"/>
        <w:rPr>
          <w:rFonts w:ascii="Arial" w:hAnsi="Arial" w:cs="Arial"/>
          <w:color w:val="000000" w:themeColor="text1"/>
          <w:spacing w:val="-3"/>
          <w:szCs w:val="22"/>
          <w:lang w:val="el-GR"/>
        </w:rPr>
      </w:pPr>
      <w:r w:rsidRPr="0036008C">
        <w:rPr>
          <w:rFonts w:ascii="Arial" w:hAnsi="Arial" w:cs="Arial"/>
          <w:color w:val="000000" w:themeColor="text1"/>
          <w:spacing w:val="-3"/>
          <w:szCs w:val="22"/>
          <w:lang w:val="el-GR"/>
        </w:rPr>
        <w:t>Παρεμφερής πρακτική μπορεί να έχει εφαρμογή και σε άλλες περιπτώσεις άρθρων του παρόντος Τιμολογίου.</w:t>
      </w:r>
    </w:p>
    <w:p w14:paraId="5474AFD7" w14:textId="77777777" w:rsidR="00117B47" w:rsidRPr="0036008C" w:rsidRDefault="00117B47" w:rsidP="00117B47">
      <w:pPr>
        <w:rPr>
          <w:rFonts w:ascii="Arial" w:hAnsi="Arial" w:cs="Arial"/>
          <w:color w:val="000000" w:themeColor="text1"/>
          <w:spacing w:val="-3"/>
          <w:szCs w:val="22"/>
          <w:lang w:val="el-GR"/>
        </w:rPr>
      </w:pPr>
      <w:r w:rsidRPr="0036008C">
        <w:rPr>
          <w:rFonts w:ascii="Arial" w:hAnsi="Arial" w:cs="Arial"/>
          <w:color w:val="000000" w:themeColor="text1"/>
          <w:spacing w:val="-3"/>
          <w:szCs w:val="22"/>
          <w:lang w:val="el-GR"/>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14:paraId="1B8AA09A" w14:textId="77777777" w:rsidR="00117B47" w:rsidRPr="0036008C" w:rsidRDefault="00117B47" w:rsidP="00117B47">
      <w:pPr>
        <w:rPr>
          <w:rFonts w:ascii="Arial" w:hAnsi="Arial" w:cs="Arial"/>
          <w:lang w:val="el-GR"/>
        </w:rPr>
      </w:pPr>
    </w:p>
    <w:p w14:paraId="303FF117" w14:textId="77777777" w:rsidR="00117B47" w:rsidRPr="0036008C" w:rsidRDefault="00117B47" w:rsidP="00117B47">
      <w:pPr>
        <w:rPr>
          <w:rFonts w:ascii="Arial" w:hAnsi="Arial" w:cs="Arial"/>
          <w:lang w:val="el-GR"/>
        </w:rPr>
      </w:pPr>
    </w:p>
    <w:p w14:paraId="2010BB3A" w14:textId="77777777" w:rsidR="00117B47" w:rsidRPr="0036008C" w:rsidRDefault="00117B47" w:rsidP="00117B47">
      <w:pPr>
        <w:numPr>
          <w:ilvl w:val="0"/>
          <w:numId w:val="1"/>
        </w:numPr>
        <w:tabs>
          <w:tab w:val="num" w:pos="851"/>
        </w:tabs>
        <w:spacing w:after="120"/>
        <w:ind w:left="851" w:hanging="851"/>
        <w:rPr>
          <w:rFonts w:ascii="Arial" w:hAnsi="Arial" w:cs="Arial"/>
          <w:b/>
          <w:u w:val="single"/>
          <w:lang w:val="el-GR"/>
        </w:rPr>
      </w:pPr>
      <w:r w:rsidRPr="0036008C">
        <w:rPr>
          <w:rFonts w:ascii="Arial" w:hAnsi="Arial" w:cs="Arial"/>
          <w:b/>
          <w:u w:val="single"/>
          <w:lang w:val="el-GR"/>
        </w:rPr>
        <w:t>ΓΕΝΙΚΟΙ ΚΑΙ ΕΙΔΙΚΟΙ ΟΡΟΙ ΤΡΟΠΟΥ ΕΠΙΜΕΤΡΗΣΗΣ ΤΩΝ ΕΡΓΑΣΙΩΝ ΤΟΥ ΠΑΡΟΝΤΟΣ ΤΙΜΟΛΟΓΙΟΥ</w:t>
      </w:r>
    </w:p>
    <w:p w14:paraId="3CEB5891" w14:textId="77777777" w:rsidR="00117B47" w:rsidRPr="0036008C" w:rsidRDefault="00117B47" w:rsidP="00117B47">
      <w:pPr>
        <w:jc w:val="both"/>
        <w:rPr>
          <w:rFonts w:ascii="Arial" w:hAnsi="Arial" w:cs="Arial"/>
          <w:b/>
          <w:i/>
          <w:sz w:val="12"/>
          <w:lang w:val="el-GR"/>
        </w:rPr>
      </w:pPr>
    </w:p>
    <w:p w14:paraId="2BB18ADE" w14:textId="77777777" w:rsidR="00117B47" w:rsidRPr="0036008C" w:rsidRDefault="00117B47" w:rsidP="00117B47">
      <w:pPr>
        <w:numPr>
          <w:ilvl w:val="1"/>
          <w:numId w:val="1"/>
        </w:numPr>
        <w:tabs>
          <w:tab w:val="clear" w:pos="360"/>
          <w:tab w:val="num" w:pos="851"/>
          <w:tab w:val="left" w:pos="1701"/>
        </w:tabs>
        <w:spacing w:after="120"/>
        <w:rPr>
          <w:rFonts w:ascii="Arial" w:hAnsi="Arial" w:cs="Arial"/>
          <w:b/>
          <w:lang w:val="el-GR"/>
        </w:rPr>
      </w:pPr>
      <w:r w:rsidRPr="0036008C">
        <w:rPr>
          <w:rFonts w:ascii="Arial" w:hAnsi="Arial" w:cs="Arial"/>
          <w:b/>
          <w:lang w:val="el-GR"/>
        </w:rPr>
        <w:t xml:space="preserve">ΓΕΝΙΚΟΙ ΟΡΟΙ </w:t>
      </w:r>
    </w:p>
    <w:p w14:paraId="55293878" w14:textId="77777777" w:rsidR="00117B47" w:rsidRPr="0036008C" w:rsidRDefault="00117B47" w:rsidP="00117B47">
      <w:pPr>
        <w:jc w:val="both"/>
        <w:rPr>
          <w:rFonts w:ascii="Arial" w:hAnsi="Arial" w:cs="Arial"/>
          <w:b/>
          <w:i/>
          <w:sz w:val="12"/>
          <w:lang w:val="el-GR"/>
        </w:rPr>
      </w:pPr>
      <w:r w:rsidRPr="0036008C">
        <w:rPr>
          <w:rFonts w:ascii="Arial" w:hAnsi="Arial" w:cs="Arial"/>
          <w:b/>
          <w:i/>
          <w:sz w:val="20"/>
          <w:lang w:val="el-GR"/>
        </w:rPr>
        <w:t xml:space="preserve"> </w:t>
      </w:r>
    </w:p>
    <w:p w14:paraId="29683AEC" w14:textId="77777777" w:rsidR="00117B47" w:rsidRPr="0036008C" w:rsidRDefault="00117B47" w:rsidP="00117B47">
      <w:pPr>
        <w:numPr>
          <w:ilvl w:val="2"/>
          <w:numId w:val="2"/>
        </w:numPr>
        <w:tabs>
          <w:tab w:val="clear" w:pos="720"/>
          <w:tab w:val="num" w:pos="1701"/>
        </w:tabs>
        <w:spacing w:after="120"/>
        <w:ind w:left="1702" w:hanging="851"/>
        <w:jc w:val="both"/>
        <w:rPr>
          <w:rFonts w:ascii="Arial" w:hAnsi="Arial" w:cs="Arial"/>
          <w:lang w:val="el-GR"/>
        </w:rPr>
      </w:pPr>
      <w:r w:rsidRPr="0036008C">
        <w:rPr>
          <w:rFonts w:ascii="Arial" w:hAnsi="Arial" w:cs="Arial"/>
          <w:lang w:val="el-GR"/>
        </w:rPr>
        <w:t xml:space="preserve">Η επιμέτρηση των εργασιών γίνεται είτε βάσει των σχεδίων των εγκεκριμένων μελετών είτε βάσει μετρήσεων και των συντασσόμενων βάσει αυτών </w:t>
      </w:r>
      <w:proofErr w:type="spellStart"/>
      <w:r w:rsidRPr="0036008C">
        <w:rPr>
          <w:rFonts w:ascii="Arial" w:hAnsi="Arial" w:cs="Arial"/>
          <w:lang w:val="el-GR"/>
        </w:rPr>
        <w:t>επιμετρητικών</w:t>
      </w:r>
      <w:proofErr w:type="spellEnd"/>
      <w:r w:rsidRPr="0036008C">
        <w:rPr>
          <w:rFonts w:ascii="Arial" w:hAnsi="Arial" w:cs="Arial"/>
          <w:lang w:val="el-GR"/>
        </w:rPr>
        <w:t xml:space="preserve"> σχεδίων και πινάκων, λαμβανομένων υπόψη των έγγραφων εντολών της Υπηρεσίας και των εκάστοτε </w:t>
      </w:r>
      <w:proofErr w:type="spellStart"/>
      <w:r w:rsidRPr="0036008C">
        <w:rPr>
          <w:rFonts w:ascii="Arial" w:hAnsi="Arial" w:cs="Arial"/>
          <w:lang w:val="el-GR"/>
        </w:rPr>
        <w:t>οριζομένων</w:t>
      </w:r>
      <w:proofErr w:type="spellEnd"/>
      <w:r w:rsidRPr="0036008C">
        <w:rPr>
          <w:rFonts w:ascii="Arial" w:hAnsi="Arial" w:cs="Arial"/>
          <w:lang w:val="el-GR"/>
        </w:rPr>
        <w:t xml:space="preserve"> ανοχών.</w:t>
      </w:r>
    </w:p>
    <w:p w14:paraId="1EA935B8" w14:textId="77777777" w:rsidR="00117B47" w:rsidRPr="0036008C" w:rsidRDefault="00117B47" w:rsidP="00117B47">
      <w:pPr>
        <w:numPr>
          <w:ilvl w:val="2"/>
          <w:numId w:val="2"/>
        </w:numPr>
        <w:tabs>
          <w:tab w:val="clear" w:pos="720"/>
          <w:tab w:val="num" w:pos="1701"/>
        </w:tabs>
        <w:spacing w:after="120"/>
        <w:ind w:left="1702" w:hanging="851"/>
        <w:jc w:val="both"/>
        <w:rPr>
          <w:rFonts w:ascii="Arial" w:hAnsi="Arial" w:cs="Arial"/>
          <w:lang w:val="el-GR"/>
        </w:rPr>
      </w:pPr>
      <w:r w:rsidRPr="0036008C">
        <w:rPr>
          <w:rFonts w:ascii="Arial" w:hAnsi="Arial" w:cs="Arial"/>
          <w:lang w:val="el-GR"/>
        </w:rPr>
        <w:t xml:space="preserve">Η Υπηρεσία δικαιούται να ελέγξει το σύνολο ή μέρος του Έργου, κατά την κρίση της, προκειμένου να επιβεβαιώσει την ορθότητα των </w:t>
      </w:r>
      <w:proofErr w:type="spellStart"/>
      <w:r w:rsidRPr="0036008C">
        <w:rPr>
          <w:rFonts w:ascii="Arial" w:hAnsi="Arial" w:cs="Arial"/>
          <w:lang w:val="el-GR"/>
        </w:rPr>
        <w:t>επιμετρητικών</w:t>
      </w:r>
      <w:proofErr w:type="spellEnd"/>
      <w:r w:rsidRPr="0036008C">
        <w:rPr>
          <w:rFonts w:ascii="Arial" w:hAnsi="Arial" w:cs="Arial"/>
          <w:lang w:val="el-GR"/>
        </w:rPr>
        <w:t xml:space="preserve"> στοιχείων που υποβάλει ο Ανάδοχος. Ο Ανάδοχος υποχρεούται με δική του δαπάνη να διαθέσει τον απαιτούμενο εξοπλισμό και προσωπικό για την υποστήριξη της Υπηρεσίας στην διεξαγωγή του εν λόγω ελέγχου.</w:t>
      </w:r>
    </w:p>
    <w:p w14:paraId="5C7EA058" w14:textId="77777777" w:rsidR="00117B47" w:rsidRPr="0036008C" w:rsidRDefault="00117B47" w:rsidP="00117B47">
      <w:pPr>
        <w:numPr>
          <w:ilvl w:val="2"/>
          <w:numId w:val="2"/>
        </w:numPr>
        <w:tabs>
          <w:tab w:val="clear" w:pos="720"/>
          <w:tab w:val="num" w:pos="1701"/>
        </w:tabs>
        <w:spacing w:after="120"/>
        <w:ind w:left="1702" w:hanging="851"/>
        <w:jc w:val="both"/>
        <w:rPr>
          <w:rFonts w:ascii="Arial" w:hAnsi="Arial" w:cs="Arial"/>
          <w:lang w:val="el-GR"/>
        </w:rPr>
      </w:pPr>
      <w:r w:rsidRPr="0036008C">
        <w:rPr>
          <w:rFonts w:ascii="Arial" w:hAnsi="Arial" w:cs="Arial"/>
          <w:lang w:val="el-GR"/>
        </w:rPr>
        <w:t xml:space="preserve">Η πληρωμή των εργασιών γίνεται βάσει της πραγματικής ποσότητας κάθε εργασίας, </w:t>
      </w:r>
      <w:proofErr w:type="spellStart"/>
      <w:r w:rsidRPr="0036008C">
        <w:rPr>
          <w:rFonts w:ascii="Arial" w:hAnsi="Arial" w:cs="Arial"/>
          <w:lang w:val="el-GR"/>
        </w:rPr>
        <w:t>επιμετρούμενης</w:t>
      </w:r>
      <w:proofErr w:type="spellEnd"/>
      <w:r w:rsidRPr="0036008C">
        <w:rPr>
          <w:rFonts w:ascii="Arial" w:hAnsi="Arial" w:cs="Arial"/>
          <w:lang w:val="el-GR"/>
        </w:rPr>
        <w:t xml:space="preserve"> ως ανωτέρω με κατάλληλη μονάδα μέτρησης, επί την τιμή μονάδας της εργασίας, όπως αυτή καθορίζεται στο παρόν Περιγραφικό Τιμολόγιο.</w:t>
      </w:r>
    </w:p>
    <w:p w14:paraId="00DA3B45" w14:textId="77777777" w:rsidR="00117B47" w:rsidRPr="0036008C" w:rsidRDefault="00117B47" w:rsidP="00117B47">
      <w:pPr>
        <w:numPr>
          <w:ilvl w:val="2"/>
          <w:numId w:val="2"/>
        </w:numPr>
        <w:tabs>
          <w:tab w:val="clear" w:pos="720"/>
          <w:tab w:val="num" w:pos="1701"/>
        </w:tabs>
        <w:spacing w:after="120"/>
        <w:ind w:left="1702" w:hanging="851"/>
        <w:jc w:val="both"/>
        <w:rPr>
          <w:rFonts w:ascii="Arial" w:hAnsi="Arial" w:cs="Arial"/>
          <w:lang w:val="el-GR"/>
        </w:rPr>
      </w:pPr>
      <w:r w:rsidRPr="0036008C">
        <w:rPr>
          <w:rFonts w:ascii="Arial" w:hAnsi="Arial" w:cs="Arial"/>
          <w:lang w:val="el-GR"/>
        </w:rPr>
        <w:t xml:space="preserve">Ειδικότερα για κάθε εργασία, ο τρόπος και η μονάδα επιμέτρησης, καθώς και ο τρόπος πληρωμής καθορίζονται στις αντίστοιχες παραγράφους των παρακάτω ΕΙΔΙΚΩΝ ΟΡΩΝ και των επί μέρους εργασιών του παρόντος Τιμολογίου. </w:t>
      </w:r>
    </w:p>
    <w:p w14:paraId="4F207DBD" w14:textId="77777777" w:rsidR="00117B47" w:rsidRPr="0036008C" w:rsidRDefault="00117B47" w:rsidP="00117B47">
      <w:pPr>
        <w:numPr>
          <w:ilvl w:val="2"/>
          <w:numId w:val="2"/>
        </w:numPr>
        <w:tabs>
          <w:tab w:val="clear" w:pos="720"/>
          <w:tab w:val="num" w:pos="1701"/>
        </w:tabs>
        <w:spacing w:after="120"/>
        <w:ind w:left="1702" w:hanging="851"/>
        <w:jc w:val="both"/>
        <w:rPr>
          <w:rFonts w:ascii="Arial" w:hAnsi="Arial" w:cs="Arial"/>
          <w:lang w:val="el-GR"/>
        </w:rPr>
      </w:pPr>
      <w:r w:rsidRPr="0036008C">
        <w:rPr>
          <w:rFonts w:ascii="Arial" w:hAnsi="Arial" w:cs="Arial"/>
          <w:lang w:val="el-GR"/>
        </w:rPr>
        <w:t xml:space="preserve">Αν το περιεχόμενο </w:t>
      </w:r>
      <w:proofErr w:type="spellStart"/>
      <w:r w:rsidRPr="0036008C">
        <w:rPr>
          <w:rFonts w:ascii="Arial" w:hAnsi="Arial" w:cs="Arial"/>
          <w:lang w:val="el-GR"/>
        </w:rPr>
        <w:t>ένός</w:t>
      </w:r>
      <w:proofErr w:type="spellEnd"/>
      <w:r w:rsidRPr="0036008C">
        <w:rPr>
          <w:rFonts w:ascii="Arial" w:hAnsi="Arial" w:cs="Arial"/>
          <w:lang w:val="el-GR"/>
        </w:rPr>
        <w:t xml:space="preserve"> επιμέρους άρθρου του παρόντος Τιμολογίου, που αναφέρεται σε μια τιμή μονάδας, ορίζει ότι η εν λόγω τιμή αποτελεί πλήρη αποζημίωση για την ολοκλήρωση των εργασιών του συγκεκριμένου άρθρου, τότε οι ίδιες επιμέρους εργασίες δεν θα </w:t>
      </w:r>
      <w:proofErr w:type="spellStart"/>
      <w:r w:rsidRPr="0036008C">
        <w:rPr>
          <w:rFonts w:ascii="Arial" w:hAnsi="Arial" w:cs="Arial"/>
          <w:lang w:val="el-GR"/>
        </w:rPr>
        <w:t>επιμετρώνται</w:t>
      </w:r>
      <w:proofErr w:type="spellEnd"/>
      <w:r w:rsidRPr="0036008C">
        <w:rPr>
          <w:rFonts w:ascii="Arial" w:hAnsi="Arial" w:cs="Arial"/>
          <w:lang w:val="el-GR"/>
        </w:rPr>
        <w:t xml:space="preserve"> ούτε θα πληρώνονται στο πλαίσιο άλλου άρθρου που περιλαμβάνεται στο Τιμολόγιο.</w:t>
      </w:r>
    </w:p>
    <w:p w14:paraId="2C8493EE" w14:textId="77777777" w:rsidR="00117B47" w:rsidRPr="0036008C" w:rsidRDefault="00117B47" w:rsidP="00117B47">
      <w:pPr>
        <w:numPr>
          <w:ilvl w:val="2"/>
          <w:numId w:val="2"/>
        </w:numPr>
        <w:tabs>
          <w:tab w:val="clear" w:pos="720"/>
          <w:tab w:val="num" w:pos="1701"/>
        </w:tabs>
        <w:spacing w:after="120"/>
        <w:ind w:left="1702" w:hanging="851"/>
        <w:jc w:val="both"/>
        <w:rPr>
          <w:rFonts w:ascii="Arial" w:hAnsi="Arial" w:cs="Arial"/>
          <w:lang w:val="el-GR"/>
        </w:rPr>
      </w:pPr>
      <w:r w:rsidRPr="0036008C">
        <w:rPr>
          <w:rFonts w:ascii="Arial" w:hAnsi="Arial" w:cs="Arial"/>
          <w:lang w:val="el-GR"/>
        </w:rPr>
        <w:t>Στη περίπτωση οποιασδήποτε διαφωνίας με τον συνοπτικό πίνακα τιμών, υπερισχύουν οι όροι του παρόντος.</w:t>
      </w:r>
    </w:p>
    <w:p w14:paraId="752BCF59" w14:textId="77777777" w:rsidR="00117B47" w:rsidRPr="0036008C" w:rsidRDefault="00117B47" w:rsidP="00117B47">
      <w:pPr>
        <w:jc w:val="both"/>
        <w:rPr>
          <w:rFonts w:ascii="Arial" w:hAnsi="Arial" w:cs="Arial"/>
          <w:u w:val="single"/>
          <w:lang w:val="el-GR"/>
        </w:rPr>
      </w:pPr>
    </w:p>
    <w:p w14:paraId="2CBE8AE2" w14:textId="77777777" w:rsidR="00117B47" w:rsidRPr="0036008C" w:rsidRDefault="00117B47" w:rsidP="00117B47">
      <w:pPr>
        <w:numPr>
          <w:ilvl w:val="1"/>
          <w:numId w:val="1"/>
        </w:numPr>
        <w:tabs>
          <w:tab w:val="clear" w:pos="360"/>
          <w:tab w:val="num" w:pos="851"/>
          <w:tab w:val="left" w:pos="1701"/>
        </w:tabs>
        <w:spacing w:after="120"/>
        <w:rPr>
          <w:rFonts w:ascii="Arial" w:hAnsi="Arial" w:cs="Arial"/>
          <w:b/>
          <w:lang w:val="el-GR"/>
        </w:rPr>
      </w:pPr>
      <w:r w:rsidRPr="0036008C">
        <w:rPr>
          <w:rFonts w:ascii="Arial" w:hAnsi="Arial" w:cs="Arial"/>
          <w:b/>
          <w:lang w:val="el-GR"/>
        </w:rPr>
        <w:t xml:space="preserve">ΕΙΔΙΚΟΙ ΟΡΟΙ </w:t>
      </w:r>
    </w:p>
    <w:p w14:paraId="24E2DC31" w14:textId="77777777" w:rsidR="00117B47" w:rsidRPr="0036008C" w:rsidRDefault="00117B47" w:rsidP="00117B47">
      <w:pPr>
        <w:tabs>
          <w:tab w:val="left" w:pos="1060"/>
          <w:tab w:val="left" w:pos="1701"/>
          <w:tab w:val="left" w:pos="9052"/>
          <w:tab w:val="left" w:pos="10360"/>
        </w:tabs>
        <w:rPr>
          <w:rFonts w:ascii="Arial" w:hAnsi="Arial" w:cs="Arial"/>
          <w:b/>
          <w:sz w:val="12"/>
          <w:lang w:val="el-GR"/>
        </w:rPr>
      </w:pPr>
    </w:p>
    <w:p w14:paraId="2E260058" w14:textId="77777777" w:rsidR="00117B47" w:rsidRPr="0036008C" w:rsidRDefault="00117B47" w:rsidP="00117B47">
      <w:pPr>
        <w:tabs>
          <w:tab w:val="left" w:pos="1701"/>
        </w:tabs>
        <w:ind w:firstLine="851"/>
        <w:jc w:val="both"/>
        <w:rPr>
          <w:rFonts w:ascii="Arial" w:hAnsi="Arial" w:cs="Arial"/>
          <w:b/>
          <w:i/>
          <w:lang w:val="el-GR"/>
        </w:rPr>
      </w:pPr>
      <w:r w:rsidRPr="0036008C">
        <w:rPr>
          <w:rFonts w:ascii="Arial" w:hAnsi="Arial" w:cs="Arial"/>
          <w:b/>
          <w:lang w:val="el-GR"/>
        </w:rPr>
        <w:t>2.2.1</w:t>
      </w:r>
      <w:r w:rsidRPr="0036008C">
        <w:rPr>
          <w:rFonts w:ascii="Arial" w:hAnsi="Arial" w:cs="Arial"/>
          <w:lang w:val="el-GR"/>
        </w:rPr>
        <w:t xml:space="preserve"> </w:t>
      </w:r>
      <w:r w:rsidRPr="0036008C">
        <w:rPr>
          <w:rFonts w:ascii="Arial" w:hAnsi="Arial" w:cs="Arial"/>
          <w:lang w:val="el-GR"/>
        </w:rPr>
        <w:tab/>
      </w:r>
      <w:r w:rsidRPr="0036008C">
        <w:rPr>
          <w:rFonts w:ascii="Arial" w:hAnsi="Arial" w:cs="Arial"/>
          <w:b/>
          <w:lang w:val="el-GR"/>
        </w:rPr>
        <w:t>ΧΩΜΑΤΟΥΡΓΙΚΕΣ ΕΡΓΑΣΙΕΣ</w:t>
      </w:r>
      <w:r w:rsidRPr="0036008C">
        <w:rPr>
          <w:rFonts w:ascii="Arial" w:hAnsi="Arial" w:cs="Arial"/>
          <w:b/>
          <w:i/>
          <w:lang w:val="el-GR"/>
        </w:rPr>
        <w:t xml:space="preserve"> </w:t>
      </w:r>
    </w:p>
    <w:p w14:paraId="02E800D2" w14:textId="77777777" w:rsidR="00117B47" w:rsidRPr="0036008C" w:rsidRDefault="00117B47" w:rsidP="00117B47">
      <w:pPr>
        <w:tabs>
          <w:tab w:val="left" w:pos="360"/>
        </w:tabs>
        <w:ind w:firstLine="851"/>
        <w:rPr>
          <w:rFonts w:ascii="Arial" w:hAnsi="Arial" w:cs="Arial"/>
          <w:sz w:val="12"/>
          <w:szCs w:val="12"/>
          <w:lang w:val="el-GR"/>
        </w:rPr>
      </w:pPr>
    </w:p>
    <w:p w14:paraId="19742B65" w14:textId="77777777" w:rsidR="00117B47" w:rsidRPr="0036008C" w:rsidRDefault="00117B47" w:rsidP="00117B47">
      <w:pPr>
        <w:tabs>
          <w:tab w:val="left" w:pos="360"/>
          <w:tab w:val="left" w:pos="1276"/>
        </w:tabs>
        <w:ind w:firstLine="851"/>
        <w:rPr>
          <w:rFonts w:ascii="Arial" w:hAnsi="Arial" w:cs="Arial"/>
          <w:b/>
          <w:szCs w:val="22"/>
          <w:u w:val="single"/>
          <w:lang w:val="el-GR"/>
        </w:rPr>
      </w:pPr>
      <w:r w:rsidRPr="0036008C">
        <w:rPr>
          <w:rFonts w:ascii="Arial" w:hAnsi="Arial" w:cs="Arial"/>
          <w:b/>
          <w:szCs w:val="22"/>
          <w:u w:val="single"/>
          <w:lang w:val="el-GR"/>
        </w:rPr>
        <w:t xml:space="preserve">Κατάταξη εδαφών ως προς την </w:t>
      </w:r>
      <w:proofErr w:type="spellStart"/>
      <w:r w:rsidRPr="0036008C">
        <w:rPr>
          <w:rFonts w:ascii="Arial" w:hAnsi="Arial" w:cs="Arial"/>
          <w:b/>
          <w:szCs w:val="22"/>
          <w:u w:val="single"/>
          <w:lang w:val="el-GR"/>
        </w:rPr>
        <w:t>εκσκαψιμότητα</w:t>
      </w:r>
      <w:proofErr w:type="spellEnd"/>
    </w:p>
    <w:p w14:paraId="18B17087" w14:textId="77777777" w:rsidR="00117B47" w:rsidRPr="0036008C" w:rsidRDefault="00117B47" w:rsidP="00117B47">
      <w:pPr>
        <w:tabs>
          <w:tab w:val="left" w:pos="360"/>
        </w:tabs>
        <w:ind w:firstLine="851"/>
        <w:rPr>
          <w:rFonts w:ascii="Arial" w:hAnsi="Arial" w:cs="Arial"/>
          <w:sz w:val="12"/>
          <w:szCs w:val="12"/>
          <w:u w:val="single"/>
          <w:lang w:val="el-GR"/>
        </w:rPr>
      </w:pPr>
    </w:p>
    <w:p w14:paraId="6A36A350" w14:textId="77777777" w:rsidR="00117B47" w:rsidRPr="0036008C" w:rsidRDefault="00117B47" w:rsidP="00117B47">
      <w:pPr>
        <w:pStyle w:val="bullet1"/>
        <w:tabs>
          <w:tab w:val="num" w:pos="1276"/>
        </w:tabs>
        <w:spacing w:after="120"/>
        <w:ind w:left="1276" w:hanging="425"/>
        <w:rPr>
          <w:rFonts w:cs="Arial"/>
          <w:sz w:val="22"/>
          <w:szCs w:val="22"/>
        </w:rPr>
      </w:pPr>
      <w:r w:rsidRPr="0036008C">
        <w:rPr>
          <w:rFonts w:cs="Arial"/>
          <w:sz w:val="22"/>
          <w:szCs w:val="22"/>
        </w:rPr>
        <w:t xml:space="preserve">Ως "χαλαρά </w:t>
      </w:r>
      <w:proofErr w:type="spellStart"/>
      <w:r w:rsidRPr="0036008C">
        <w:rPr>
          <w:rFonts w:cs="Arial"/>
          <w:sz w:val="22"/>
          <w:szCs w:val="22"/>
        </w:rPr>
        <w:t>εδάφη"χαρακτηρίζονται</w:t>
      </w:r>
      <w:proofErr w:type="spellEnd"/>
      <w:r w:rsidRPr="0036008C">
        <w:rPr>
          <w:rFonts w:cs="Arial"/>
          <w:sz w:val="22"/>
          <w:szCs w:val="22"/>
        </w:rPr>
        <w:t xml:space="preserve"> οι φυτικές γαίες, η ιλύς, η τύρφη και λοιπά εδάφη που έχουν προέλθει από επιχωματώσεις με ανομοιογενή υλικά. </w:t>
      </w:r>
    </w:p>
    <w:p w14:paraId="4D241DB6" w14:textId="77777777" w:rsidR="00117B47" w:rsidRPr="0036008C" w:rsidRDefault="00117B47" w:rsidP="00117B47">
      <w:pPr>
        <w:pStyle w:val="bullet1"/>
        <w:tabs>
          <w:tab w:val="num" w:pos="1276"/>
        </w:tabs>
        <w:spacing w:after="120"/>
        <w:ind w:left="1276" w:hanging="425"/>
        <w:rPr>
          <w:rFonts w:cs="Arial"/>
          <w:sz w:val="22"/>
          <w:szCs w:val="22"/>
        </w:rPr>
      </w:pPr>
      <w:r w:rsidRPr="0036008C">
        <w:rPr>
          <w:rFonts w:cs="Arial"/>
          <w:sz w:val="22"/>
          <w:szCs w:val="22"/>
        </w:rPr>
        <w:t xml:space="preserve">Ως "γαίες και </w:t>
      </w:r>
      <w:proofErr w:type="spellStart"/>
      <w:r w:rsidRPr="0036008C">
        <w:rPr>
          <w:rFonts w:cs="Arial"/>
          <w:sz w:val="22"/>
          <w:szCs w:val="22"/>
        </w:rPr>
        <w:t>ημίβραχος"χαρακτηρίζονται</w:t>
      </w:r>
      <w:proofErr w:type="spellEnd"/>
      <w:r w:rsidRPr="0036008C">
        <w:rPr>
          <w:rFonts w:cs="Arial"/>
          <w:sz w:val="22"/>
          <w:szCs w:val="22"/>
        </w:rPr>
        <w:t xml:space="preserve"> τα αργιλικά, </w:t>
      </w:r>
      <w:proofErr w:type="spellStart"/>
      <w:r w:rsidRPr="0036008C">
        <w:rPr>
          <w:rFonts w:cs="Arial"/>
          <w:sz w:val="22"/>
          <w:szCs w:val="22"/>
        </w:rPr>
        <w:t>αργιλοαμμώδη</w:t>
      </w:r>
      <w:proofErr w:type="spellEnd"/>
      <w:r w:rsidRPr="0036008C">
        <w:rPr>
          <w:rFonts w:cs="Arial"/>
          <w:sz w:val="22"/>
          <w:szCs w:val="22"/>
        </w:rPr>
        <w:t xml:space="preserve"> ή </w:t>
      </w:r>
      <w:proofErr w:type="spellStart"/>
      <w:r w:rsidRPr="0036008C">
        <w:rPr>
          <w:rFonts w:cs="Arial"/>
          <w:sz w:val="22"/>
          <w:szCs w:val="22"/>
        </w:rPr>
        <w:t>αμμοχαλικώδη</w:t>
      </w:r>
      <w:proofErr w:type="spellEnd"/>
      <w:r w:rsidRPr="0036008C">
        <w:rPr>
          <w:rFonts w:cs="Arial"/>
          <w:sz w:val="22"/>
          <w:szCs w:val="22"/>
        </w:rPr>
        <w:t xml:space="preserve"> υλικά, καθώς και μίγματα αυτών, οι μάργες, τα μετρίως </w:t>
      </w:r>
      <w:proofErr w:type="spellStart"/>
      <w:r w:rsidRPr="0036008C">
        <w:rPr>
          <w:rFonts w:cs="Arial"/>
          <w:sz w:val="22"/>
          <w:szCs w:val="22"/>
        </w:rPr>
        <w:t>τσιμεντωμένα</w:t>
      </w:r>
      <w:proofErr w:type="spellEnd"/>
      <w:r w:rsidRPr="0036008C">
        <w:rPr>
          <w:rFonts w:cs="Arial"/>
          <w:sz w:val="22"/>
          <w:szCs w:val="22"/>
        </w:rPr>
        <w:t xml:space="preserve"> (</w:t>
      </w:r>
      <w:r w:rsidRPr="0036008C">
        <w:rPr>
          <w:rFonts w:cs="Arial"/>
          <w:sz w:val="22"/>
          <w:szCs w:val="22"/>
          <w:lang w:val="en-US"/>
        </w:rPr>
        <w:t>cemented</w:t>
      </w:r>
      <w:r w:rsidRPr="0036008C">
        <w:rPr>
          <w:rFonts w:cs="Arial"/>
          <w:sz w:val="22"/>
          <w:szCs w:val="22"/>
        </w:rPr>
        <w:t xml:space="preserve">) αμμοχάλικα, ο μαλακός, κατακερματισμένος ή αποσαθρωμένος βράχος, και γενικά τα εδάφη που μπορούν να εκσκαφθούν αποτελεσματικά με συνήθη </w:t>
      </w:r>
      <w:proofErr w:type="spellStart"/>
      <w:r w:rsidRPr="0036008C">
        <w:rPr>
          <w:rFonts w:cs="Arial"/>
          <w:sz w:val="22"/>
          <w:szCs w:val="22"/>
        </w:rPr>
        <w:t>εκσκαπτικά</w:t>
      </w:r>
      <w:proofErr w:type="spellEnd"/>
      <w:r w:rsidRPr="0036008C">
        <w:rPr>
          <w:rFonts w:cs="Arial"/>
          <w:sz w:val="22"/>
          <w:szCs w:val="22"/>
        </w:rPr>
        <w:t xml:space="preserve"> μηχανήματα (εκσκαφείς ή προωθητές), χωρίς να είναι απαραίτητη η χρήση εκρηκτικών υλών ή κρουστικού εξοπλισμού.</w:t>
      </w:r>
    </w:p>
    <w:p w14:paraId="7D94AD4C" w14:textId="77777777" w:rsidR="00117B47" w:rsidRPr="0036008C" w:rsidRDefault="00117B47" w:rsidP="00117B47">
      <w:pPr>
        <w:pStyle w:val="bullet1"/>
        <w:tabs>
          <w:tab w:val="num" w:pos="1276"/>
        </w:tabs>
        <w:spacing w:after="120"/>
        <w:ind w:left="1276" w:hanging="425"/>
        <w:rPr>
          <w:rFonts w:cs="Arial"/>
          <w:sz w:val="22"/>
          <w:szCs w:val="22"/>
        </w:rPr>
      </w:pPr>
      <w:r w:rsidRPr="0036008C">
        <w:rPr>
          <w:rFonts w:cs="Arial"/>
          <w:sz w:val="22"/>
          <w:szCs w:val="22"/>
        </w:rPr>
        <w:t>Ως "</w:t>
      </w:r>
      <w:proofErr w:type="spellStart"/>
      <w:r w:rsidRPr="0036008C">
        <w:rPr>
          <w:rFonts w:cs="Arial"/>
          <w:sz w:val="22"/>
          <w:szCs w:val="22"/>
        </w:rPr>
        <w:t>βράχος"χαρακτηρίζεται</w:t>
      </w:r>
      <w:proofErr w:type="spellEnd"/>
      <w:r w:rsidRPr="0036008C">
        <w:rPr>
          <w:rFonts w:cs="Arial"/>
          <w:sz w:val="22"/>
          <w:szCs w:val="22"/>
        </w:rPr>
        <w:t xml:space="preserve"> το συμπαγές πέτρωμα που δεν μπορεί να εκσκαφθεί εάν δεν χαλαρωθεί προηγουμένως με εκρηκτικές ύλες, </w:t>
      </w:r>
      <w:proofErr w:type="spellStart"/>
      <w:r w:rsidRPr="0036008C">
        <w:rPr>
          <w:rFonts w:cs="Arial"/>
          <w:sz w:val="22"/>
          <w:szCs w:val="22"/>
        </w:rPr>
        <w:t>διογκωτικά</w:t>
      </w:r>
      <w:proofErr w:type="spellEnd"/>
      <w:r w:rsidRPr="0036008C">
        <w:rPr>
          <w:rFonts w:cs="Arial"/>
          <w:sz w:val="22"/>
          <w:szCs w:val="22"/>
        </w:rPr>
        <w:t xml:space="preserve"> υλικά ή κρουστικό εξοπλισμό (λ.χ. </w:t>
      </w:r>
      <w:proofErr w:type="spellStart"/>
      <w:r w:rsidRPr="0036008C">
        <w:rPr>
          <w:rFonts w:cs="Arial"/>
          <w:sz w:val="22"/>
          <w:szCs w:val="22"/>
        </w:rPr>
        <w:t>αερόσφυρες</w:t>
      </w:r>
      <w:proofErr w:type="spellEnd"/>
      <w:r w:rsidRPr="0036008C">
        <w:rPr>
          <w:rFonts w:cs="Arial"/>
          <w:sz w:val="22"/>
          <w:szCs w:val="22"/>
        </w:rPr>
        <w:t xml:space="preserve"> ή υδραυλικές σφύρες). Στην κατηγορία του "</w:t>
      </w:r>
      <w:proofErr w:type="spellStart"/>
      <w:r w:rsidRPr="0036008C">
        <w:rPr>
          <w:rFonts w:cs="Arial"/>
          <w:sz w:val="22"/>
          <w:szCs w:val="22"/>
        </w:rPr>
        <w:t>βράχου"περιλαμβάνονται</w:t>
      </w:r>
      <w:proofErr w:type="spellEnd"/>
      <w:r w:rsidRPr="0036008C">
        <w:rPr>
          <w:rFonts w:cs="Arial"/>
          <w:sz w:val="22"/>
          <w:szCs w:val="22"/>
        </w:rPr>
        <w:t xml:space="preserve"> και μεμονωμένοι ογκόλιθοι μεγέθους πάνω από 0,50 </w:t>
      </w:r>
      <w:r w:rsidRPr="0036008C">
        <w:rPr>
          <w:rFonts w:cs="Arial"/>
          <w:sz w:val="22"/>
          <w:szCs w:val="22"/>
          <w:lang w:val="en-US"/>
        </w:rPr>
        <w:t>m</w:t>
      </w:r>
      <w:r w:rsidRPr="0036008C">
        <w:rPr>
          <w:rFonts w:cs="Arial"/>
          <w:sz w:val="22"/>
          <w:szCs w:val="22"/>
        </w:rPr>
        <w:t>3.</w:t>
      </w:r>
    </w:p>
    <w:p w14:paraId="4BC9492D" w14:textId="77777777" w:rsidR="00117B47" w:rsidRPr="0036008C" w:rsidRDefault="00117B47" w:rsidP="00117B47">
      <w:pPr>
        <w:pStyle w:val="bullet1"/>
        <w:tabs>
          <w:tab w:val="clear" w:pos="360"/>
          <w:tab w:val="num" w:pos="1276"/>
        </w:tabs>
        <w:spacing w:before="0" w:after="120"/>
        <w:ind w:left="1276" w:hanging="425"/>
        <w:rPr>
          <w:rFonts w:cs="Arial"/>
          <w:sz w:val="22"/>
          <w:szCs w:val="22"/>
        </w:rPr>
      </w:pPr>
      <w:r w:rsidRPr="0036008C">
        <w:rPr>
          <w:rFonts w:cs="Arial"/>
          <w:sz w:val="22"/>
          <w:szCs w:val="22"/>
        </w:rPr>
        <w:t xml:space="preserve">Ως "σκληρά </w:t>
      </w:r>
      <w:proofErr w:type="spellStart"/>
      <w:r w:rsidRPr="0036008C">
        <w:rPr>
          <w:rFonts w:cs="Arial"/>
          <w:sz w:val="22"/>
          <w:szCs w:val="22"/>
        </w:rPr>
        <w:t>γρανιτικά"και</w:t>
      </w:r>
      <w:proofErr w:type="spellEnd"/>
      <w:r w:rsidRPr="0036008C">
        <w:rPr>
          <w:rFonts w:cs="Arial"/>
          <w:sz w:val="22"/>
          <w:szCs w:val="22"/>
        </w:rPr>
        <w:t xml:space="preserve"> "</w:t>
      </w:r>
      <w:proofErr w:type="spellStart"/>
      <w:r w:rsidRPr="0036008C">
        <w:rPr>
          <w:rFonts w:cs="Arial"/>
          <w:sz w:val="22"/>
          <w:szCs w:val="22"/>
        </w:rPr>
        <w:t>κροκαλοπαγή"χαρακτηρίζονται</w:t>
      </w:r>
      <w:proofErr w:type="spellEnd"/>
      <w:r w:rsidRPr="0036008C">
        <w:rPr>
          <w:rFonts w:cs="Arial"/>
          <w:sz w:val="22"/>
          <w:szCs w:val="22"/>
        </w:rPr>
        <w:t xml:space="preserve"> οι συμπαγείς σκληροί βραχώδεις σχηματισμοί από πυριγενή πετρώματα και οι ισχυρώς </w:t>
      </w:r>
      <w:proofErr w:type="spellStart"/>
      <w:r w:rsidRPr="0036008C">
        <w:rPr>
          <w:rFonts w:cs="Arial"/>
          <w:sz w:val="22"/>
          <w:szCs w:val="22"/>
        </w:rPr>
        <w:t>τσιμεντωμένες</w:t>
      </w:r>
      <w:proofErr w:type="spellEnd"/>
      <w:r w:rsidRPr="0036008C">
        <w:rPr>
          <w:rFonts w:cs="Arial"/>
          <w:sz w:val="22"/>
          <w:szCs w:val="22"/>
        </w:rPr>
        <w:t xml:space="preserve"> κροκάλες ή αμμοχάλικα, θλιπτικής αντοχής μεγαλύτερης των 150 </w:t>
      </w:r>
      <w:proofErr w:type="spellStart"/>
      <w:r w:rsidRPr="0036008C">
        <w:rPr>
          <w:rFonts w:cs="Arial"/>
          <w:sz w:val="22"/>
          <w:szCs w:val="22"/>
        </w:rPr>
        <w:t>MPa</w:t>
      </w:r>
      <w:proofErr w:type="spellEnd"/>
      <w:r w:rsidRPr="0036008C">
        <w:rPr>
          <w:rFonts w:cs="Arial"/>
          <w:sz w:val="22"/>
          <w:szCs w:val="22"/>
        </w:rPr>
        <w:t xml:space="preserve">. Η εκσκαφή των σχηματισμών αυτών είναι δυσχερής (δεν </w:t>
      </w:r>
      <w:proofErr w:type="spellStart"/>
      <w:r w:rsidRPr="0036008C">
        <w:rPr>
          <w:rFonts w:cs="Arial"/>
          <w:sz w:val="22"/>
          <w:szCs w:val="22"/>
        </w:rPr>
        <w:t>αναμοχλέυονται</w:t>
      </w:r>
      <w:proofErr w:type="spellEnd"/>
      <w:r w:rsidRPr="0036008C">
        <w:rPr>
          <w:rFonts w:cs="Arial"/>
          <w:sz w:val="22"/>
          <w:szCs w:val="22"/>
        </w:rPr>
        <w:t xml:space="preserve"> με το </w:t>
      </w:r>
      <w:proofErr w:type="spellStart"/>
      <w:r w:rsidRPr="0036008C">
        <w:rPr>
          <w:rFonts w:cs="Arial"/>
          <w:sz w:val="22"/>
          <w:szCs w:val="22"/>
        </w:rPr>
        <w:t>ripper</w:t>
      </w:r>
      <w:proofErr w:type="spellEnd"/>
      <w:r w:rsidRPr="0036008C">
        <w:rPr>
          <w:rFonts w:cs="Arial"/>
          <w:sz w:val="22"/>
          <w:szCs w:val="22"/>
        </w:rPr>
        <w:t xml:space="preserve"> των προωθητών ισχύος 300 ΗΡ, η δε απόδοση των υδραυλικών σφυρών είναι μειωμένη)</w:t>
      </w:r>
    </w:p>
    <w:p w14:paraId="040913E6" w14:textId="77777777" w:rsidR="00117B47" w:rsidRPr="0036008C" w:rsidRDefault="00117B47" w:rsidP="00117B47">
      <w:pPr>
        <w:pStyle w:val="lettered1"/>
        <w:spacing w:before="0" w:after="120"/>
        <w:ind w:left="1701" w:firstLine="0"/>
        <w:rPr>
          <w:rFonts w:cs="Arial"/>
          <w:sz w:val="22"/>
        </w:rPr>
      </w:pPr>
    </w:p>
    <w:p w14:paraId="6B4D1C25" w14:textId="77777777" w:rsidR="00117B47" w:rsidRPr="0036008C" w:rsidRDefault="00117B47" w:rsidP="00117B47">
      <w:pPr>
        <w:tabs>
          <w:tab w:val="left" w:pos="1701"/>
        </w:tabs>
        <w:spacing w:after="120"/>
        <w:ind w:firstLine="851"/>
        <w:jc w:val="both"/>
        <w:rPr>
          <w:rFonts w:ascii="Arial" w:hAnsi="Arial" w:cs="Arial"/>
          <w:b/>
          <w:lang w:val="el-GR"/>
        </w:rPr>
      </w:pPr>
      <w:r w:rsidRPr="0036008C">
        <w:rPr>
          <w:rFonts w:ascii="Arial" w:hAnsi="Arial" w:cs="Arial"/>
          <w:b/>
          <w:lang w:val="el-GR"/>
        </w:rPr>
        <w:t xml:space="preserve">2.2.2 </w:t>
      </w:r>
      <w:r w:rsidRPr="0036008C">
        <w:rPr>
          <w:rFonts w:ascii="Arial" w:hAnsi="Arial" w:cs="Arial"/>
          <w:b/>
          <w:lang w:val="el-GR"/>
        </w:rPr>
        <w:tab/>
        <w:t xml:space="preserve">ΕΙΔΗ ΚΙΓΚΑΛΕΡΙΑΣ </w:t>
      </w:r>
    </w:p>
    <w:p w14:paraId="083D9D1F" w14:textId="77777777" w:rsidR="00117B47" w:rsidRPr="0036008C" w:rsidRDefault="00117B47" w:rsidP="00117B47">
      <w:pPr>
        <w:pStyle w:val="lettered1"/>
        <w:spacing w:before="0" w:after="120"/>
        <w:ind w:left="851" w:firstLine="0"/>
        <w:rPr>
          <w:rFonts w:cs="Arial"/>
          <w:sz w:val="22"/>
        </w:rPr>
      </w:pPr>
      <w:r w:rsidRPr="0036008C">
        <w:rPr>
          <w:rFonts w:cs="Arial"/>
          <w:sz w:val="22"/>
        </w:rPr>
        <w:t>Τα κυριότερα είδη κιγκαλερίας, τα οποία ο Ανάδοχος υποχρεούται (ενδεικτικά και όχι περιοριστικά) να προμηθευτεί και να τα παραδώσει τοποθετημένα και έτοιμα προς λειτουργία είναι τα ακόλουθα:</w:t>
      </w:r>
    </w:p>
    <w:p w14:paraId="3EC17478" w14:textId="77777777" w:rsidR="00117B47" w:rsidRPr="0036008C" w:rsidRDefault="00117B47" w:rsidP="00117B47">
      <w:pPr>
        <w:pStyle w:val="bullet2"/>
        <w:numPr>
          <w:ilvl w:val="0"/>
          <w:numId w:val="0"/>
        </w:numPr>
        <w:spacing w:before="0" w:after="120"/>
        <w:ind w:firstLine="851"/>
        <w:rPr>
          <w:rFonts w:cs="Arial"/>
          <w:b/>
          <w:bCs/>
          <w:sz w:val="22"/>
        </w:rPr>
      </w:pPr>
      <w:r w:rsidRPr="0036008C">
        <w:rPr>
          <w:rFonts w:cs="Arial"/>
          <w:b/>
          <w:bCs/>
          <w:sz w:val="22"/>
        </w:rPr>
        <w:t>Χειρολαβές</w:t>
      </w:r>
    </w:p>
    <w:p w14:paraId="1E9E0101" w14:textId="77777777" w:rsidR="00117B47" w:rsidRPr="0036008C" w:rsidRDefault="00117B47" w:rsidP="00117B47">
      <w:pPr>
        <w:pStyle w:val="bullet3"/>
        <w:tabs>
          <w:tab w:val="num" w:pos="1276"/>
        </w:tabs>
        <w:spacing w:before="0" w:after="120"/>
        <w:ind w:left="1276"/>
        <w:rPr>
          <w:rFonts w:cs="Arial"/>
          <w:sz w:val="22"/>
        </w:rPr>
      </w:pPr>
      <w:r w:rsidRPr="0036008C">
        <w:rPr>
          <w:rFonts w:cs="Arial"/>
          <w:sz w:val="22"/>
        </w:rPr>
        <w:t>Πλήρες ζεύγος χειρολαβών για στρεπτά ξύλινα θυρόφυλλα (μέσα-έξω) με τις ανάλογες ειδικές πλάκες στερέωσης (μέσα-έξω) με ενσωματωμένο ειδικό σύστημα κλειδώματος και ένδειξη κατάληψης (πράσινο-κόκκινο), όπου απαιτείται.</w:t>
      </w:r>
    </w:p>
    <w:p w14:paraId="2E993BEF" w14:textId="77777777" w:rsidR="00117B47" w:rsidRPr="0036008C" w:rsidRDefault="00117B47" w:rsidP="00117B47">
      <w:pPr>
        <w:pStyle w:val="bullet3"/>
        <w:tabs>
          <w:tab w:val="num" w:pos="1276"/>
        </w:tabs>
        <w:spacing w:before="0" w:after="120"/>
        <w:ind w:left="1276"/>
        <w:rPr>
          <w:rFonts w:cs="Arial"/>
          <w:sz w:val="22"/>
        </w:rPr>
      </w:pPr>
      <w:r w:rsidRPr="0036008C">
        <w:rPr>
          <w:rFonts w:cs="Arial"/>
          <w:sz w:val="22"/>
        </w:rPr>
        <w:t>Πλήρες ζεύγος χειρολαβών για στρεπτά ξύλινα θυρόφυλλα (μέσα-έξω) με τις ανάλογες ειδικές πλάκες στερέωσης (μέσα-έξω), με μηχανισμό ρύθμισης χειρολαβών και ενσωματωμένη οπή για κύλινδρο κλειδαριάς ασφαλείας.</w:t>
      </w:r>
    </w:p>
    <w:p w14:paraId="479D1EFC" w14:textId="77777777" w:rsidR="00117B47" w:rsidRPr="0036008C" w:rsidRDefault="00117B47" w:rsidP="00117B47">
      <w:pPr>
        <w:pStyle w:val="bullet3"/>
        <w:tabs>
          <w:tab w:val="num" w:pos="1276"/>
        </w:tabs>
        <w:spacing w:before="0" w:after="120"/>
        <w:ind w:left="1276"/>
        <w:rPr>
          <w:rFonts w:cs="Arial"/>
          <w:sz w:val="22"/>
        </w:rPr>
      </w:pPr>
      <w:r w:rsidRPr="0036008C">
        <w:rPr>
          <w:rFonts w:cs="Arial"/>
          <w:sz w:val="22"/>
        </w:rPr>
        <w:t>Χειρολαβή (</w:t>
      </w:r>
      <w:proofErr w:type="spellStart"/>
      <w:r w:rsidRPr="0036008C">
        <w:rPr>
          <w:rFonts w:cs="Arial"/>
          <w:sz w:val="22"/>
        </w:rPr>
        <w:t>γρυλόχερο</w:t>
      </w:r>
      <w:proofErr w:type="spellEnd"/>
      <w:r w:rsidRPr="0036008C">
        <w:rPr>
          <w:rFonts w:cs="Arial"/>
          <w:sz w:val="22"/>
        </w:rPr>
        <w:t>) για στρεπτό παράθυρο με την ανάλογη πλάκα στερέωσης (μέσα), με μηχανισμό ρύθμισης χειρολαβής και αντίκρισμα στο πλαίσιο ή στο άλλο φύλλο (δίφυλλο παράθυρο).</w:t>
      </w:r>
    </w:p>
    <w:p w14:paraId="71BA773F" w14:textId="77777777" w:rsidR="00117B47" w:rsidRPr="0036008C" w:rsidRDefault="00117B47" w:rsidP="00117B47">
      <w:pPr>
        <w:pStyle w:val="bullet3"/>
        <w:tabs>
          <w:tab w:val="num" w:pos="1276"/>
        </w:tabs>
        <w:spacing w:before="0" w:after="120"/>
        <w:ind w:left="1276"/>
        <w:rPr>
          <w:rFonts w:cs="Arial"/>
          <w:sz w:val="22"/>
        </w:rPr>
      </w:pPr>
      <w:r w:rsidRPr="0036008C">
        <w:rPr>
          <w:rFonts w:cs="Arial"/>
          <w:sz w:val="22"/>
        </w:rPr>
        <w:t>Χωνευτές χειρολαβές για συρόμενα κουφώματα μπρούτζινες ή ανοξείδωτες ή χαλύβδινες ή πλαστικές με κλειδαριά ασφαλείας.</w:t>
      </w:r>
    </w:p>
    <w:p w14:paraId="197D9397" w14:textId="77777777" w:rsidR="00117B47" w:rsidRPr="0036008C" w:rsidRDefault="00117B47" w:rsidP="00117B47">
      <w:pPr>
        <w:pStyle w:val="bullet2"/>
        <w:numPr>
          <w:ilvl w:val="0"/>
          <w:numId w:val="0"/>
        </w:numPr>
        <w:spacing w:before="0" w:after="120"/>
        <w:ind w:firstLine="851"/>
        <w:rPr>
          <w:rFonts w:cs="Arial"/>
          <w:b/>
          <w:bCs/>
          <w:sz w:val="22"/>
        </w:rPr>
      </w:pPr>
      <w:r w:rsidRPr="0036008C">
        <w:rPr>
          <w:rFonts w:cs="Arial"/>
          <w:b/>
          <w:bCs/>
          <w:sz w:val="22"/>
        </w:rPr>
        <w:t>Κλειδαριές - διατάξεις ασφάλισης</w:t>
      </w:r>
    </w:p>
    <w:p w14:paraId="0193CA52"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Κλειδαριές (χωνευτές ή εξωτερικές) και κύλινδροι ασφαλείας</w:t>
      </w:r>
    </w:p>
    <w:p w14:paraId="1DC563B0"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 xml:space="preserve">Κύλινδροι κεντρικού κλειδώματος </w:t>
      </w:r>
    </w:p>
    <w:p w14:paraId="388E1DBF"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Κλειδαριά ασφαλείας, χαλύβδινη, γαλβανισμένη και χωνευτή για θύρες πυρασφάλειας</w:t>
      </w:r>
    </w:p>
    <w:p w14:paraId="3F180051"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Ράβδοι (μπάρες) πανικού για θύρες πυρασφάλειας στις εξόδους κινδύνου</w:t>
      </w:r>
    </w:p>
    <w:p w14:paraId="16D0F001"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Χωνευτός, χαλύβδινος (μπρούτζινος ή γαλβανισμένος) σύρτης με βραχίονα (</w:t>
      </w:r>
      <w:proofErr w:type="spellStart"/>
      <w:r w:rsidRPr="0036008C">
        <w:rPr>
          <w:rFonts w:cs="Arial"/>
          <w:sz w:val="22"/>
        </w:rPr>
        <w:t>ντίζα</w:t>
      </w:r>
      <w:proofErr w:type="spellEnd"/>
      <w:r w:rsidRPr="0036008C">
        <w:rPr>
          <w:rFonts w:cs="Arial"/>
          <w:sz w:val="22"/>
        </w:rPr>
        <w:t>) που ασφαλίζει επάνω - κάτω μέσα σε διπλά αντίστοιχα αντικρίσματα (πλαίσιο - φύλλο και φύλλο - δάπεδο).</w:t>
      </w:r>
    </w:p>
    <w:p w14:paraId="68942243" w14:textId="77777777" w:rsidR="00117B47" w:rsidRPr="0036008C" w:rsidRDefault="00117B47" w:rsidP="00117B47">
      <w:pPr>
        <w:pStyle w:val="bullet2"/>
        <w:numPr>
          <w:ilvl w:val="0"/>
          <w:numId w:val="0"/>
        </w:numPr>
        <w:spacing w:before="0" w:after="120"/>
        <w:ind w:firstLine="851"/>
        <w:rPr>
          <w:rFonts w:cs="Arial"/>
          <w:b/>
          <w:bCs/>
          <w:sz w:val="22"/>
        </w:rPr>
      </w:pPr>
      <w:r w:rsidRPr="0036008C">
        <w:rPr>
          <w:rFonts w:cs="Arial"/>
          <w:b/>
          <w:bCs/>
          <w:sz w:val="22"/>
        </w:rPr>
        <w:t>Μηχανισμοί λειτουργίας και επαναφοράς θυρών</w:t>
      </w:r>
    </w:p>
    <w:p w14:paraId="15F3649F"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lastRenderedPageBreak/>
        <w:t>Μηχανισμός επαναφοράς στην κλειστή θέση με χρονική καθυστέρηση στρεπτής θύρας χωρίς απαιτήσεις πυρασφάλειας, στο άνω μέρος της θύρας.</w:t>
      </w:r>
    </w:p>
    <w:p w14:paraId="3567DA0A"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Μηχανισμός επαναφοράς όπως παραπάνω αλλά με απαιτήσεις πυρασφάλειας.</w:t>
      </w:r>
    </w:p>
    <w:p w14:paraId="6C2486E6"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 xml:space="preserve">Μηχανισμός επαναφοράς θύρας </w:t>
      </w:r>
      <w:proofErr w:type="spellStart"/>
      <w:r w:rsidRPr="0036008C">
        <w:rPr>
          <w:rFonts w:cs="Arial"/>
          <w:sz w:val="22"/>
        </w:rPr>
        <w:t>επιδαπέδιος</w:t>
      </w:r>
      <w:proofErr w:type="spellEnd"/>
      <w:r w:rsidRPr="0036008C">
        <w:rPr>
          <w:rFonts w:cs="Arial"/>
          <w:sz w:val="22"/>
        </w:rPr>
        <w:t>, με χρονική καθυστέρηση</w:t>
      </w:r>
    </w:p>
    <w:p w14:paraId="50581A84"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Πλάκα στο κάτω μέρος θύρας για προστασία από κτυπήματα ποδιών κτλ.</w:t>
      </w:r>
    </w:p>
    <w:p w14:paraId="5EFE289F"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Αναστολείς (</w:t>
      </w:r>
      <w:r w:rsidRPr="0036008C">
        <w:rPr>
          <w:rFonts w:cs="Arial"/>
          <w:sz w:val="22"/>
          <w:lang w:val="en-US"/>
        </w:rPr>
        <w:t>stoppers</w:t>
      </w:r>
      <w:r w:rsidRPr="0036008C">
        <w:rPr>
          <w:rFonts w:cs="Arial"/>
          <w:sz w:val="22"/>
        </w:rPr>
        <w:t>)</w:t>
      </w:r>
    </w:p>
    <w:p w14:paraId="57694077" w14:textId="77777777" w:rsidR="00117B47" w:rsidRPr="0036008C" w:rsidRDefault="00117B47" w:rsidP="00117B47">
      <w:pPr>
        <w:pStyle w:val="bullet2"/>
        <w:tabs>
          <w:tab w:val="clear" w:pos="2836"/>
          <w:tab w:val="num" w:pos="1843"/>
        </w:tabs>
        <w:spacing w:before="0" w:after="120"/>
        <w:ind w:left="1843" w:hanging="283"/>
        <w:rPr>
          <w:rFonts w:cs="Arial"/>
          <w:sz w:val="22"/>
        </w:rPr>
      </w:pPr>
      <w:r w:rsidRPr="0036008C">
        <w:rPr>
          <w:rFonts w:cs="Arial"/>
          <w:sz w:val="22"/>
        </w:rPr>
        <w:t>Αναστολείς θύρας - δαπέδου</w:t>
      </w:r>
    </w:p>
    <w:p w14:paraId="7BDAF3DD" w14:textId="77777777" w:rsidR="00117B47" w:rsidRPr="0036008C" w:rsidRDefault="00117B47" w:rsidP="00117B47">
      <w:pPr>
        <w:pStyle w:val="bullet2"/>
        <w:tabs>
          <w:tab w:val="clear" w:pos="2836"/>
          <w:tab w:val="num" w:pos="1843"/>
        </w:tabs>
        <w:spacing w:before="0" w:after="120"/>
        <w:ind w:left="1843" w:hanging="283"/>
        <w:rPr>
          <w:rFonts w:cs="Arial"/>
          <w:sz w:val="22"/>
        </w:rPr>
      </w:pPr>
      <w:r w:rsidRPr="0036008C">
        <w:rPr>
          <w:rFonts w:cs="Arial"/>
          <w:sz w:val="22"/>
        </w:rPr>
        <w:t>Αναστολείς θύρας - τοίχου</w:t>
      </w:r>
    </w:p>
    <w:p w14:paraId="19CA4EF0" w14:textId="77777777" w:rsidR="00117B47" w:rsidRPr="0036008C" w:rsidRDefault="00117B47" w:rsidP="00117B47">
      <w:pPr>
        <w:pStyle w:val="bullet2"/>
        <w:tabs>
          <w:tab w:val="clear" w:pos="2836"/>
          <w:tab w:val="num" w:pos="1843"/>
        </w:tabs>
        <w:spacing w:before="0" w:after="120"/>
        <w:ind w:left="1843" w:hanging="283"/>
        <w:rPr>
          <w:rFonts w:cs="Arial"/>
          <w:sz w:val="22"/>
        </w:rPr>
      </w:pPr>
      <w:r w:rsidRPr="0036008C">
        <w:rPr>
          <w:rFonts w:cs="Arial"/>
          <w:sz w:val="22"/>
        </w:rPr>
        <w:t>Αναστολείς φύλλων ερμαρίου</w:t>
      </w:r>
    </w:p>
    <w:p w14:paraId="0143052A" w14:textId="77777777" w:rsidR="00117B47" w:rsidRPr="0036008C" w:rsidRDefault="00117B47" w:rsidP="00117B47">
      <w:pPr>
        <w:pStyle w:val="bullet2"/>
        <w:tabs>
          <w:tab w:val="clear" w:pos="2836"/>
          <w:tab w:val="num" w:pos="1843"/>
        </w:tabs>
        <w:spacing w:before="0" w:after="120"/>
        <w:ind w:left="1843" w:hanging="283"/>
        <w:rPr>
          <w:rFonts w:cs="Arial"/>
          <w:sz w:val="22"/>
        </w:rPr>
      </w:pPr>
      <w:r w:rsidRPr="0036008C">
        <w:rPr>
          <w:rFonts w:cs="Arial"/>
          <w:sz w:val="22"/>
        </w:rPr>
        <w:t>Αναστολείς συγκράτησης εξώφυλλων παραθύρων</w:t>
      </w:r>
    </w:p>
    <w:p w14:paraId="0329C3AD"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 xml:space="preserve">Πλάκες στήριξης, ροζέτες </w:t>
      </w:r>
      <w:proofErr w:type="spellStart"/>
      <w:r w:rsidRPr="0036008C">
        <w:rPr>
          <w:rFonts w:cs="Arial"/>
          <w:sz w:val="22"/>
        </w:rPr>
        <w:t>κτλ</w:t>
      </w:r>
      <w:proofErr w:type="spellEnd"/>
    </w:p>
    <w:p w14:paraId="744465CA"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Σύρτες οριζόντιας ή κατακόρυφης λειτουργίας</w:t>
      </w:r>
    </w:p>
    <w:p w14:paraId="7F01E695"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Μηχανισμοί σκιασμού (</w:t>
      </w:r>
      <w:proofErr w:type="spellStart"/>
      <w:r w:rsidRPr="0036008C">
        <w:rPr>
          <w:rFonts w:cs="Arial"/>
          <w:sz w:val="22"/>
        </w:rPr>
        <w:t>ρολοπετάσματα</w:t>
      </w:r>
      <w:proofErr w:type="spellEnd"/>
      <w:r w:rsidRPr="0036008C">
        <w:rPr>
          <w:rFonts w:cs="Arial"/>
          <w:sz w:val="22"/>
        </w:rPr>
        <w:t>, σκίαστρα)</w:t>
      </w:r>
    </w:p>
    <w:p w14:paraId="06F7DEE3"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Ειδικός Εξοπλισμός κουφωμάτων κάθε τύπου για ΑΜΕΑ</w:t>
      </w:r>
    </w:p>
    <w:p w14:paraId="6E2E6E92"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 xml:space="preserve">Μεταλλικά εξαρτήματα λειτουργίας </w:t>
      </w:r>
      <w:proofErr w:type="spellStart"/>
      <w:r w:rsidRPr="0036008C">
        <w:rPr>
          <w:rFonts w:cs="Arial"/>
          <w:sz w:val="22"/>
        </w:rPr>
        <w:t>ανοιγόμενων</w:t>
      </w:r>
      <w:proofErr w:type="spellEnd"/>
      <w:r w:rsidRPr="0036008C">
        <w:rPr>
          <w:rFonts w:cs="Arial"/>
          <w:sz w:val="22"/>
        </w:rPr>
        <w:t xml:space="preserve"> ή συρόμενων θυρών ασφαλείας, με </w:t>
      </w:r>
      <w:proofErr w:type="spellStart"/>
      <w:r w:rsidRPr="0036008C">
        <w:rPr>
          <w:rFonts w:cs="Arial"/>
          <w:sz w:val="22"/>
        </w:rPr>
        <w:t>Master</w:t>
      </w:r>
      <w:proofErr w:type="spellEnd"/>
      <w:r w:rsidRPr="0036008C">
        <w:rPr>
          <w:rFonts w:cs="Arial"/>
          <w:sz w:val="22"/>
        </w:rPr>
        <w:t xml:space="preserve"> </w:t>
      </w:r>
      <w:proofErr w:type="spellStart"/>
      <w:r w:rsidRPr="0036008C">
        <w:rPr>
          <w:rFonts w:cs="Arial"/>
          <w:sz w:val="22"/>
        </w:rPr>
        <w:t>Key</w:t>
      </w:r>
      <w:proofErr w:type="spellEnd"/>
    </w:p>
    <w:p w14:paraId="0654DB84"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Ειδικοί μηχανισμοί αυτόματου κλεισίματος κουφωμάτων κάθε τύπου</w:t>
      </w:r>
    </w:p>
    <w:p w14:paraId="00760FD4" w14:textId="77777777" w:rsidR="00117B47" w:rsidRPr="0036008C" w:rsidRDefault="00117B47" w:rsidP="00117B47">
      <w:pPr>
        <w:pStyle w:val="bullet2"/>
        <w:tabs>
          <w:tab w:val="clear" w:pos="2836"/>
          <w:tab w:val="num" w:pos="1276"/>
        </w:tabs>
        <w:spacing w:before="0" w:after="120"/>
        <w:ind w:left="1276" w:hanging="425"/>
        <w:rPr>
          <w:rFonts w:cs="Arial"/>
          <w:sz w:val="22"/>
        </w:rPr>
      </w:pPr>
      <w:r w:rsidRPr="0036008C">
        <w:rPr>
          <w:rFonts w:cs="Arial"/>
          <w:sz w:val="22"/>
        </w:rPr>
        <w:t xml:space="preserve">Μηχανισμοί αυτόματων θυρών, με ηλεκτρομηχανικό σύστημα, με ηλεκτρονική μονάδα </w:t>
      </w:r>
      <w:proofErr w:type="spellStart"/>
      <w:r w:rsidRPr="0036008C">
        <w:rPr>
          <w:rFonts w:cs="Arial"/>
          <w:sz w:val="22"/>
        </w:rPr>
        <w:t>ελέγχού</w:t>
      </w:r>
      <w:proofErr w:type="spellEnd"/>
      <w:r w:rsidRPr="0036008C">
        <w:rPr>
          <w:rFonts w:cs="Arial"/>
          <w:sz w:val="22"/>
        </w:rPr>
        <w:t>, με συσκευή μικροκυμάτων</w:t>
      </w:r>
    </w:p>
    <w:p w14:paraId="4C49E652" w14:textId="77777777" w:rsidR="00117B47" w:rsidRPr="0036008C" w:rsidRDefault="00117B47" w:rsidP="00117B47">
      <w:pPr>
        <w:spacing w:after="120"/>
        <w:ind w:left="851"/>
        <w:jc w:val="both"/>
        <w:rPr>
          <w:rFonts w:ascii="Arial" w:hAnsi="Arial" w:cs="Arial"/>
          <w:lang w:val="el-GR"/>
        </w:rPr>
      </w:pPr>
      <w:r w:rsidRPr="0036008C">
        <w:rPr>
          <w:rFonts w:ascii="Arial" w:hAnsi="Arial" w:cs="Arial"/>
          <w:lang w:val="el-GR"/>
        </w:rPr>
        <w:t xml:space="preserve">Η προμήθεια των παραπάνω ειδών κιγκαλερίας, θα γίνει απολογιστικά, και σύμφωνα με τις διαδικασίες πού προβλέπονται από τις κείμενες "περί Δημοσίων </w:t>
      </w:r>
      <w:proofErr w:type="spellStart"/>
      <w:r w:rsidRPr="0036008C">
        <w:rPr>
          <w:rFonts w:ascii="Arial" w:hAnsi="Arial" w:cs="Arial"/>
          <w:lang w:val="el-GR"/>
        </w:rPr>
        <w:t>Εργων"διατάξεις</w:t>
      </w:r>
      <w:proofErr w:type="spellEnd"/>
      <w:r w:rsidRPr="0036008C">
        <w:rPr>
          <w:rFonts w:ascii="Arial" w:hAnsi="Arial" w:cs="Arial"/>
          <w:lang w:val="el-GR"/>
        </w:rPr>
        <w:t>, εκτός εάν αναφέρεται διαφορετικά στα οικεία άρθρα του παρόντος Τιμολογίου, η δε τοποθέτηση περιλαμβάνεται στην τιμή του κάθε είδους κουφώματος.</w:t>
      </w:r>
    </w:p>
    <w:p w14:paraId="4A15BB5F" w14:textId="77777777" w:rsidR="00117B47" w:rsidRPr="0036008C" w:rsidRDefault="00117B47" w:rsidP="00117B47">
      <w:pPr>
        <w:tabs>
          <w:tab w:val="left" w:pos="1060"/>
          <w:tab w:val="left" w:pos="1701"/>
          <w:tab w:val="left" w:pos="9052"/>
          <w:tab w:val="left" w:pos="10360"/>
        </w:tabs>
        <w:spacing w:after="120"/>
        <w:rPr>
          <w:rFonts w:ascii="Arial" w:hAnsi="Arial" w:cs="Arial"/>
          <w:b/>
          <w:sz w:val="12"/>
          <w:lang w:val="el-GR"/>
        </w:rPr>
      </w:pPr>
    </w:p>
    <w:p w14:paraId="3EC1F9D0" w14:textId="77777777" w:rsidR="00117B47" w:rsidRPr="0036008C" w:rsidRDefault="00117B47" w:rsidP="00117B47">
      <w:pPr>
        <w:numPr>
          <w:ilvl w:val="2"/>
          <w:numId w:val="7"/>
        </w:numPr>
        <w:tabs>
          <w:tab w:val="clear" w:pos="1570"/>
          <w:tab w:val="num" w:pos="1701"/>
        </w:tabs>
        <w:spacing w:after="120"/>
        <w:rPr>
          <w:rFonts w:ascii="Arial" w:hAnsi="Arial" w:cs="Arial"/>
          <w:b/>
          <w:lang w:val="el-GR"/>
        </w:rPr>
      </w:pPr>
      <w:r w:rsidRPr="0036008C">
        <w:rPr>
          <w:rFonts w:ascii="Arial" w:hAnsi="Arial" w:cs="Arial"/>
          <w:b/>
          <w:lang w:val="el-GR"/>
        </w:rPr>
        <w:t xml:space="preserve">ΧΡΩΜΑΤΙΣΜΟΙ </w:t>
      </w:r>
    </w:p>
    <w:p w14:paraId="32997349" w14:textId="77777777" w:rsidR="00117B47" w:rsidRPr="0036008C" w:rsidRDefault="00117B47" w:rsidP="00117B47">
      <w:pPr>
        <w:pStyle w:val="lettered1"/>
        <w:spacing w:before="0" w:after="120"/>
        <w:ind w:left="851" w:firstLine="0"/>
        <w:rPr>
          <w:rFonts w:cs="Arial"/>
          <w:sz w:val="22"/>
        </w:rPr>
      </w:pPr>
      <w:r w:rsidRPr="0036008C">
        <w:rPr>
          <w:rFonts w:cs="Arial"/>
          <w:sz w:val="22"/>
        </w:rPr>
        <w:t xml:space="preserve">Οι εργασίες χρωματισμών </w:t>
      </w:r>
      <w:proofErr w:type="spellStart"/>
      <w:r w:rsidRPr="0036008C">
        <w:rPr>
          <w:rFonts w:cs="Arial"/>
          <w:sz w:val="22"/>
        </w:rPr>
        <w:t>επιμετρώνται</w:t>
      </w:r>
      <w:proofErr w:type="spellEnd"/>
      <w:r w:rsidRPr="0036008C">
        <w:rPr>
          <w:rFonts w:cs="Arial"/>
          <w:sz w:val="22"/>
        </w:rPr>
        <w:t xml:space="preserve"> σε τετραγωνικά μέτρα (</w:t>
      </w:r>
      <w:r w:rsidRPr="0036008C">
        <w:rPr>
          <w:rFonts w:cs="Arial"/>
          <w:sz w:val="22"/>
          <w:lang w:val="en-US"/>
        </w:rPr>
        <w:t>m</w:t>
      </w:r>
      <w:r w:rsidRPr="0036008C">
        <w:rPr>
          <w:rFonts w:cs="Arial"/>
          <w:sz w:val="22"/>
        </w:rPr>
        <w:t>²) επιφανειών ή σε μέτρα μήκους (</w:t>
      </w:r>
      <w:r w:rsidRPr="0036008C">
        <w:rPr>
          <w:rFonts w:cs="Arial"/>
          <w:sz w:val="22"/>
          <w:lang w:val="en-US"/>
        </w:rPr>
        <w:t>m</w:t>
      </w:r>
      <w:r w:rsidRPr="0036008C">
        <w:rPr>
          <w:rFonts w:cs="Arial"/>
          <w:sz w:val="22"/>
        </w:rPr>
        <w:t xml:space="preserve">) γραμμικών στοιχείων συγκεκριμένων διαστάσεων, πλήρως περαιωμένων, ανά είδος χρωματισμού. Από τις </w:t>
      </w:r>
      <w:proofErr w:type="spellStart"/>
      <w:r w:rsidRPr="0036008C">
        <w:rPr>
          <w:rFonts w:cs="Arial"/>
          <w:sz w:val="22"/>
        </w:rPr>
        <w:t>επιμετρούμενες</w:t>
      </w:r>
      <w:proofErr w:type="spellEnd"/>
      <w:r w:rsidRPr="0036008C">
        <w:rPr>
          <w:rFonts w:cs="Arial"/>
          <w:sz w:val="22"/>
        </w:rPr>
        <w:t xml:space="preserve"> επιφάνειες αφαιρείται κάθε άνοιγμα, οπή ή κενό και από τα γραμμικά στοιχεία κάθε ασυνέχεια που δεν χρωματίζεται ή χρωματίζεται με άλλο είδος χρωματισμού. </w:t>
      </w:r>
    </w:p>
    <w:p w14:paraId="43E87F60" w14:textId="77777777" w:rsidR="00117B47" w:rsidRPr="0036008C" w:rsidRDefault="00117B47" w:rsidP="00117B47">
      <w:pPr>
        <w:pStyle w:val="lettered1"/>
        <w:spacing w:before="0" w:after="120"/>
        <w:ind w:left="851" w:firstLine="0"/>
        <w:rPr>
          <w:rFonts w:cs="Arial"/>
          <w:sz w:val="22"/>
        </w:rPr>
      </w:pPr>
      <w:r w:rsidRPr="0036008C">
        <w:rPr>
          <w:rFonts w:cs="Arial"/>
          <w:sz w:val="22"/>
        </w:rPr>
        <w:t xml:space="preserve">Η εφαρμογή συντελεστών θα γίνεται όπως ορίζεται παρακάτω, ενώ η αντιδιαβρωτική προστασία των </w:t>
      </w:r>
      <w:proofErr w:type="spellStart"/>
      <w:r w:rsidRPr="0036008C">
        <w:rPr>
          <w:rFonts w:cs="Arial"/>
          <w:sz w:val="22"/>
        </w:rPr>
        <w:t>σιδηρών</w:t>
      </w:r>
      <w:proofErr w:type="spellEnd"/>
      <w:r w:rsidRPr="0036008C">
        <w:rPr>
          <w:rFonts w:cs="Arial"/>
          <w:sz w:val="22"/>
        </w:rPr>
        <w:t xml:space="preserve"> επιφανειών </w:t>
      </w:r>
      <w:proofErr w:type="spellStart"/>
      <w:r w:rsidRPr="0036008C">
        <w:rPr>
          <w:rFonts w:cs="Arial"/>
          <w:sz w:val="22"/>
        </w:rPr>
        <w:t>επιμετράται</w:t>
      </w:r>
      <w:proofErr w:type="spellEnd"/>
      <w:r w:rsidRPr="0036008C">
        <w:rPr>
          <w:rFonts w:cs="Arial"/>
          <w:sz w:val="22"/>
        </w:rPr>
        <w:t xml:space="preserve"> ανά </w:t>
      </w:r>
      <w:r w:rsidRPr="0036008C">
        <w:rPr>
          <w:rFonts w:cs="Arial"/>
          <w:sz w:val="22"/>
          <w:lang w:val="en-US"/>
        </w:rPr>
        <w:t>kg</w:t>
      </w:r>
      <w:r w:rsidRPr="0036008C">
        <w:rPr>
          <w:rFonts w:cs="Arial"/>
          <w:sz w:val="22"/>
        </w:rPr>
        <w:t xml:space="preserve"> βάρους των </w:t>
      </w:r>
      <w:proofErr w:type="spellStart"/>
      <w:r w:rsidRPr="0036008C">
        <w:rPr>
          <w:rFonts w:cs="Arial"/>
          <w:sz w:val="22"/>
        </w:rPr>
        <w:t>σιδηρών</w:t>
      </w:r>
      <w:proofErr w:type="spellEnd"/>
      <w:r w:rsidRPr="0036008C">
        <w:rPr>
          <w:rFonts w:cs="Arial"/>
          <w:sz w:val="22"/>
        </w:rPr>
        <w:t xml:space="preserve"> κατασκευών, εκτός εάν αναφέρεται διαφορετικά.</w:t>
      </w:r>
    </w:p>
    <w:p w14:paraId="496B6722" w14:textId="77777777" w:rsidR="00117B47" w:rsidRPr="0036008C" w:rsidRDefault="00117B47" w:rsidP="00117B47">
      <w:pPr>
        <w:pStyle w:val="lettered1"/>
        <w:spacing w:before="0" w:after="120"/>
        <w:ind w:left="851" w:firstLine="0"/>
        <w:rPr>
          <w:rFonts w:cs="Arial"/>
          <w:sz w:val="22"/>
        </w:rPr>
      </w:pPr>
      <w:r w:rsidRPr="0036008C">
        <w:rPr>
          <w:rFonts w:cs="Arial"/>
          <w:sz w:val="22"/>
        </w:rPr>
        <w:t xml:space="preserve">Οι ποσότητες των εργασιών που εκτελέστηκαν ικανοποιητικά, όπως αυτές επιμετρούνται σύμφωνα με τα ανωτέρω και έγιναν αποδεκτές από την Υπηρεσία, θα πληρώνονται σύμφωνα με την παρούσα παράγραφο για τα διάφορα είδη χρωματισμών. </w:t>
      </w:r>
    </w:p>
    <w:p w14:paraId="3860545A" w14:textId="77777777" w:rsidR="00117B47" w:rsidRPr="0036008C" w:rsidRDefault="00117B47" w:rsidP="00117B47">
      <w:pPr>
        <w:pStyle w:val="lettered1"/>
        <w:spacing w:before="0" w:after="120"/>
        <w:ind w:left="851" w:firstLine="0"/>
        <w:rPr>
          <w:rFonts w:cs="Arial"/>
          <w:sz w:val="22"/>
        </w:rPr>
      </w:pPr>
      <w:r w:rsidRPr="0036008C">
        <w:rPr>
          <w:rFonts w:cs="Arial"/>
          <w:sz w:val="22"/>
        </w:rPr>
        <w:t xml:space="preserve">Οι τιμές μονάδας θα αποτελούν πλήρη αποζημίωση για τα όσα ορίζονται στην ανωτέρω παράγραφο "Ειδικοί </w:t>
      </w:r>
      <w:proofErr w:type="spellStart"/>
      <w:r w:rsidRPr="0036008C">
        <w:rPr>
          <w:rFonts w:cs="Arial"/>
          <w:sz w:val="22"/>
        </w:rPr>
        <w:t>όροι"του</w:t>
      </w:r>
      <w:proofErr w:type="spellEnd"/>
      <w:r w:rsidRPr="0036008C">
        <w:rPr>
          <w:rFonts w:cs="Arial"/>
          <w:sz w:val="22"/>
        </w:rPr>
        <w:t xml:space="preserve"> παρόντος άρθρου, καθώς και για κάθε άλλη δαπάνη που είναι αναγκαία σύμφωνα με τα οριζόμενα στο άρθρο "Γενικοί Όροι".</w:t>
      </w:r>
    </w:p>
    <w:p w14:paraId="6290C1BB" w14:textId="77777777" w:rsidR="00117B47" w:rsidRPr="0036008C" w:rsidRDefault="00117B47" w:rsidP="00117B47">
      <w:pPr>
        <w:spacing w:after="120"/>
        <w:ind w:left="851"/>
        <w:jc w:val="both"/>
        <w:rPr>
          <w:rFonts w:ascii="Arial" w:hAnsi="Arial" w:cs="Arial"/>
          <w:u w:val="single"/>
          <w:lang w:val="el-GR"/>
        </w:rPr>
      </w:pPr>
      <w:r w:rsidRPr="0036008C">
        <w:rPr>
          <w:rFonts w:ascii="Arial" w:hAnsi="Arial" w:cs="Arial"/>
          <w:lang w:val="el-GR"/>
        </w:rPr>
        <w:t xml:space="preserve">Οι τιμές </w:t>
      </w:r>
      <w:proofErr w:type="spellStart"/>
      <w:r w:rsidRPr="0036008C">
        <w:rPr>
          <w:rFonts w:ascii="Arial" w:hAnsi="Arial" w:cs="Arial"/>
          <w:lang w:val="el-GR"/>
        </w:rPr>
        <w:t>μονάδος</w:t>
      </w:r>
      <w:proofErr w:type="spellEnd"/>
      <w:r w:rsidRPr="0036008C">
        <w:rPr>
          <w:rFonts w:ascii="Arial" w:hAnsi="Arial" w:cs="Arial"/>
          <w:lang w:val="el-GR"/>
        </w:rPr>
        <w:t xml:space="preserve"> όλων των κατηγοριών χρωματισμών του παρόντος τιμολογίου αναφέρονται σε πραγματική </w:t>
      </w:r>
      <w:proofErr w:type="spellStart"/>
      <w:r w:rsidRPr="0036008C">
        <w:rPr>
          <w:rFonts w:ascii="Arial" w:hAnsi="Arial" w:cs="Arial"/>
          <w:lang w:val="el-GR"/>
        </w:rPr>
        <w:t>χρωματιζόμενη</w:t>
      </w:r>
      <w:proofErr w:type="spellEnd"/>
      <w:r w:rsidRPr="0036008C">
        <w:rPr>
          <w:rFonts w:ascii="Arial" w:hAnsi="Arial" w:cs="Arial"/>
          <w:lang w:val="el-GR"/>
        </w:rPr>
        <w:t xml:space="preserve"> επιφάνεια και σε ύψος από το δάπεδο εργασίας </w:t>
      </w:r>
      <w:r w:rsidRPr="0036008C">
        <w:rPr>
          <w:rFonts w:ascii="Arial" w:hAnsi="Arial" w:cs="Arial"/>
          <w:color w:val="000000" w:themeColor="text1"/>
          <w:lang w:val="el-GR"/>
        </w:rPr>
        <w:t xml:space="preserve">μέχρι 5,0 </w:t>
      </w:r>
      <w:r w:rsidRPr="0036008C">
        <w:rPr>
          <w:rFonts w:ascii="Arial" w:hAnsi="Arial" w:cs="Arial"/>
          <w:color w:val="000000" w:themeColor="text1"/>
        </w:rPr>
        <w:t>m</w:t>
      </w:r>
      <w:r w:rsidRPr="0036008C">
        <w:rPr>
          <w:rFonts w:ascii="Arial" w:hAnsi="Arial" w:cs="Arial"/>
          <w:color w:val="000000" w:themeColor="text1"/>
          <w:lang w:val="el-GR"/>
        </w:rPr>
        <w:t>. Οι</w:t>
      </w:r>
      <w:r w:rsidRPr="0036008C">
        <w:rPr>
          <w:rFonts w:ascii="Arial" w:hAnsi="Arial" w:cs="Arial"/>
          <w:lang w:val="el-GR"/>
        </w:rPr>
        <w:t xml:space="preserve"> τιμές για χρωματισμούς που εκτελούνται σε </w:t>
      </w:r>
      <w:r w:rsidRPr="0036008C">
        <w:rPr>
          <w:rFonts w:ascii="Arial" w:hAnsi="Arial" w:cs="Arial"/>
          <w:lang w:val="el-GR"/>
        </w:rPr>
        <w:lastRenderedPageBreak/>
        <w:t>ύψος μεγαλύτερο, καθορίζονται σε αντίστοιχα άρθρα του παρόντος τιμολογίου, τα οποία έχουν εφαρμογή όταν δεν πληρώνεται ιδιαιτέρως η δαπάνη των ικριωμάτων.</w:t>
      </w:r>
      <w:r w:rsidRPr="0036008C">
        <w:rPr>
          <w:rFonts w:ascii="Arial" w:hAnsi="Arial" w:cs="Arial"/>
          <w:u w:val="single"/>
          <w:lang w:val="el-GR"/>
        </w:rPr>
        <w:t xml:space="preserve"> </w:t>
      </w:r>
    </w:p>
    <w:p w14:paraId="6665163F" w14:textId="77777777" w:rsidR="00117B47" w:rsidRPr="0036008C" w:rsidRDefault="00117B47" w:rsidP="00117B47">
      <w:pPr>
        <w:spacing w:after="120"/>
        <w:ind w:left="851"/>
        <w:jc w:val="both"/>
        <w:rPr>
          <w:rFonts w:ascii="Arial" w:hAnsi="Arial" w:cs="Arial"/>
          <w:lang w:val="el-GR"/>
        </w:rPr>
      </w:pPr>
      <w:r w:rsidRPr="0036008C">
        <w:rPr>
          <w:rFonts w:ascii="Arial" w:hAnsi="Arial" w:cs="Arial"/>
          <w:lang w:val="el-GR"/>
        </w:rPr>
        <w:t xml:space="preserve">Σε όλες τις τιμές εργασιών χρωματισμών περιλαμβάνονται οι αναμίξεις των χρωμάτων, οι δοκιμαστικές βαφές για έγκριση των χρωμάτων από την Επίβλεψη, τα κινητά ικριώματα τα οποία θα κατασκευάζονται σύμφωνα με τα καθοριζόμενα με τις ισχύουσες διατάξεις περί ασφαλείας του ασχολούμενου στις οικοδομικές εργασίες εργατοτεχνικού προσωπικού, και η εργασία αφαιρέσεως και επανατοποθετήσεως στοιχείων (π.χ. στοιχείων κουφωμάτων </w:t>
      </w:r>
      <w:proofErr w:type="spellStart"/>
      <w:r w:rsidRPr="0036008C">
        <w:rPr>
          <w:rFonts w:ascii="Arial" w:hAnsi="Arial" w:cs="Arial"/>
          <w:lang w:val="el-GR"/>
        </w:rPr>
        <w:t>κλπ</w:t>
      </w:r>
      <w:proofErr w:type="spellEnd"/>
      <w:r w:rsidRPr="0036008C">
        <w:rPr>
          <w:rFonts w:ascii="Arial" w:hAnsi="Arial" w:cs="Arial"/>
          <w:lang w:val="el-GR"/>
        </w:rPr>
        <w:t>) στις περιπτώσεις που αυτό απαιτείται ή επιβάλλεται.</w:t>
      </w:r>
    </w:p>
    <w:p w14:paraId="4F135DA1" w14:textId="77777777" w:rsidR="00117B47" w:rsidRPr="0036008C" w:rsidRDefault="00117B47" w:rsidP="00117B47">
      <w:pPr>
        <w:tabs>
          <w:tab w:val="left" w:pos="540"/>
        </w:tabs>
        <w:spacing w:after="120"/>
        <w:ind w:left="851"/>
        <w:jc w:val="both"/>
        <w:rPr>
          <w:rFonts w:ascii="Arial" w:hAnsi="Arial" w:cs="Arial"/>
          <w:lang w:val="el-GR"/>
        </w:rPr>
      </w:pPr>
      <w:r w:rsidRPr="0036008C">
        <w:rPr>
          <w:rFonts w:ascii="Arial" w:hAnsi="Arial" w:cs="Arial"/>
          <w:lang w:val="el-GR"/>
        </w:rPr>
        <w:t xml:space="preserve">Όταν </w:t>
      </w:r>
      <w:proofErr w:type="spellStart"/>
      <w:r w:rsidRPr="0036008C">
        <w:rPr>
          <w:rFonts w:ascii="Arial" w:hAnsi="Arial" w:cs="Arial"/>
          <w:lang w:val="el-GR"/>
        </w:rPr>
        <w:t>πρόκεται</w:t>
      </w:r>
      <w:proofErr w:type="spellEnd"/>
      <w:r w:rsidRPr="0036008C">
        <w:rPr>
          <w:rFonts w:ascii="Arial" w:hAnsi="Arial" w:cs="Arial"/>
          <w:lang w:val="el-GR"/>
        </w:rPr>
        <w:t xml:space="preserve"> για κουφώματα και κιγκλιδώματα τα οποία χρωματίζονται εξ ολοκλήρου, η </w:t>
      </w:r>
      <w:proofErr w:type="spellStart"/>
      <w:r w:rsidRPr="0036008C">
        <w:rPr>
          <w:rFonts w:ascii="Arial" w:hAnsi="Arial" w:cs="Arial"/>
          <w:lang w:val="el-GR"/>
        </w:rPr>
        <w:t>επιμετρούμενη</w:t>
      </w:r>
      <w:proofErr w:type="spellEnd"/>
      <w:r w:rsidRPr="0036008C">
        <w:rPr>
          <w:rFonts w:ascii="Arial" w:hAnsi="Arial" w:cs="Arial"/>
          <w:lang w:val="el-GR"/>
        </w:rPr>
        <w:t xml:space="preserve"> επιφάνεια των χρωματισμών υπολογίζεται ως το γινόμενο της απλής συμβατικής επιφάνειας </w:t>
      </w:r>
      <w:proofErr w:type="spellStart"/>
      <w:r w:rsidRPr="0036008C">
        <w:rPr>
          <w:rFonts w:ascii="Arial" w:hAnsi="Arial" w:cs="Arial"/>
          <w:lang w:val="el-GR"/>
        </w:rPr>
        <w:t>κατασκευαζόμενου</w:t>
      </w:r>
      <w:proofErr w:type="spellEnd"/>
      <w:r w:rsidRPr="0036008C">
        <w:rPr>
          <w:rFonts w:ascii="Arial" w:hAnsi="Arial" w:cs="Arial"/>
          <w:lang w:val="el-GR"/>
        </w:rPr>
        <w:t xml:space="preserve"> κουφώματος (βάσει των εξωτερικών διαστάσεων του </w:t>
      </w:r>
      <w:proofErr w:type="spellStart"/>
      <w:r w:rsidRPr="0036008C">
        <w:rPr>
          <w:rFonts w:ascii="Arial" w:hAnsi="Arial" w:cs="Arial"/>
          <w:lang w:val="el-GR"/>
        </w:rPr>
        <w:t>τετράξυλου</w:t>
      </w:r>
      <w:proofErr w:type="spellEnd"/>
      <w:r w:rsidRPr="0036008C">
        <w:rPr>
          <w:rFonts w:ascii="Arial" w:hAnsi="Arial" w:cs="Arial"/>
          <w:lang w:val="el-GR"/>
        </w:rPr>
        <w:t xml:space="preserve"> ή </w:t>
      </w:r>
      <w:proofErr w:type="spellStart"/>
      <w:r w:rsidRPr="0036008C">
        <w:rPr>
          <w:rFonts w:ascii="Arial" w:hAnsi="Arial" w:cs="Arial"/>
          <w:lang w:val="el-GR"/>
        </w:rPr>
        <w:t>τρίξυλου</w:t>
      </w:r>
      <w:proofErr w:type="spellEnd"/>
      <w:r w:rsidRPr="0036008C">
        <w:rPr>
          <w:rFonts w:ascii="Arial" w:hAnsi="Arial" w:cs="Arial"/>
          <w:lang w:val="el-GR"/>
        </w:rPr>
        <w:t>) ή της καταλαμβανόμενης από μεταλλική θύρα ή κιγκλίδωμα πλήρους, απλής επιφάνειας, επί συμβατικό συντελεστή ο οποίος ορίζεται παρακάτω:</w:t>
      </w:r>
    </w:p>
    <w:p w14:paraId="34FBD529" w14:textId="77777777" w:rsidR="00117B47" w:rsidRPr="0036008C" w:rsidRDefault="00117B47" w:rsidP="00117B47">
      <w:pPr>
        <w:tabs>
          <w:tab w:val="left" w:pos="540"/>
        </w:tabs>
        <w:jc w:val="both"/>
        <w:rPr>
          <w:rFonts w:ascii="Arial" w:hAnsi="Arial" w:cs="Arial"/>
          <w:lang w:val="el-GR"/>
        </w:rPr>
      </w:pPr>
    </w:p>
    <w:tbl>
      <w:tblPr>
        <w:tblW w:w="0" w:type="auto"/>
        <w:jc w:val="center"/>
        <w:tblLayout w:type="fixed"/>
        <w:tblLook w:val="0000" w:firstRow="0" w:lastRow="0" w:firstColumn="0" w:lastColumn="0" w:noHBand="0" w:noVBand="0"/>
      </w:tblPr>
      <w:tblGrid>
        <w:gridCol w:w="567"/>
        <w:gridCol w:w="5529"/>
        <w:gridCol w:w="1843"/>
      </w:tblGrid>
      <w:tr w:rsidR="00117B47" w:rsidRPr="0036008C" w14:paraId="4B7DCC19" w14:textId="77777777" w:rsidTr="00F877C8">
        <w:trPr>
          <w:tblHeader/>
          <w:jc w:val="center"/>
        </w:trPr>
        <w:tc>
          <w:tcPr>
            <w:tcW w:w="567" w:type="dxa"/>
          </w:tcPr>
          <w:p w14:paraId="3C2D6069"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b/>
                <w:lang w:val="el-GR"/>
              </w:rPr>
            </w:pPr>
            <w:r w:rsidRPr="0036008C">
              <w:rPr>
                <w:rFonts w:ascii="Arial" w:hAnsi="Arial" w:cs="Arial"/>
                <w:b/>
                <w:lang w:val="el-GR"/>
              </w:rPr>
              <w:t>α/α</w:t>
            </w:r>
          </w:p>
        </w:tc>
        <w:tc>
          <w:tcPr>
            <w:tcW w:w="5529" w:type="dxa"/>
          </w:tcPr>
          <w:p w14:paraId="33D85FCE" w14:textId="77777777" w:rsidR="00117B47" w:rsidRPr="0036008C" w:rsidRDefault="00117B47" w:rsidP="00F877C8">
            <w:pPr>
              <w:pStyle w:val="Heading1"/>
              <w:pBdr>
                <w:top w:val="single" w:sz="4" w:space="1" w:color="auto"/>
                <w:left w:val="single" w:sz="4" w:space="1" w:color="auto"/>
                <w:bottom w:val="single" w:sz="4" w:space="1" w:color="auto"/>
                <w:right w:val="single" w:sz="4" w:space="1" w:color="auto"/>
                <w:between w:val="single" w:sz="4" w:space="1" w:color="auto"/>
              </w:pBdr>
              <w:tabs>
                <w:tab w:val="left" w:pos="540"/>
              </w:tabs>
              <w:rPr>
                <w:bCs w:val="0"/>
                <w:kern w:val="0"/>
                <w:sz w:val="22"/>
                <w:szCs w:val="24"/>
              </w:rPr>
            </w:pPr>
            <w:r w:rsidRPr="0036008C">
              <w:rPr>
                <w:bCs w:val="0"/>
                <w:kern w:val="0"/>
                <w:sz w:val="22"/>
                <w:szCs w:val="24"/>
              </w:rPr>
              <w:t>Είδος</w:t>
            </w:r>
          </w:p>
        </w:tc>
        <w:tc>
          <w:tcPr>
            <w:tcW w:w="1843" w:type="dxa"/>
          </w:tcPr>
          <w:p w14:paraId="0EE03C81" w14:textId="77777777" w:rsidR="00117B47" w:rsidRPr="0036008C" w:rsidRDefault="00117B47" w:rsidP="00F877C8">
            <w:pPr>
              <w:pStyle w:val="Heading1"/>
              <w:pBdr>
                <w:top w:val="single" w:sz="4" w:space="1" w:color="auto"/>
                <w:left w:val="single" w:sz="4" w:space="1" w:color="auto"/>
                <w:bottom w:val="single" w:sz="4" w:space="1" w:color="auto"/>
                <w:right w:val="single" w:sz="4" w:space="1" w:color="auto"/>
                <w:between w:val="single" w:sz="4" w:space="1" w:color="auto"/>
              </w:pBdr>
              <w:tabs>
                <w:tab w:val="left" w:pos="540"/>
              </w:tabs>
              <w:jc w:val="center"/>
              <w:rPr>
                <w:bCs w:val="0"/>
                <w:kern w:val="0"/>
                <w:sz w:val="22"/>
                <w:szCs w:val="24"/>
              </w:rPr>
            </w:pPr>
            <w:r w:rsidRPr="0036008C">
              <w:rPr>
                <w:bCs w:val="0"/>
                <w:kern w:val="0"/>
                <w:sz w:val="22"/>
                <w:szCs w:val="24"/>
              </w:rPr>
              <w:t>Συντελεστής</w:t>
            </w:r>
          </w:p>
        </w:tc>
      </w:tr>
      <w:tr w:rsidR="00117B47" w:rsidRPr="0036008C" w14:paraId="496037D9" w14:textId="77777777" w:rsidTr="00F877C8">
        <w:trPr>
          <w:jc w:val="center"/>
        </w:trPr>
        <w:tc>
          <w:tcPr>
            <w:tcW w:w="567" w:type="dxa"/>
          </w:tcPr>
          <w:p w14:paraId="340BAD81"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b/>
                <w:lang w:val="el-GR"/>
              </w:rPr>
            </w:pPr>
            <w:r w:rsidRPr="0036008C">
              <w:rPr>
                <w:rFonts w:ascii="Arial" w:hAnsi="Arial" w:cs="Arial"/>
                <w:b/>
                <w:lang w:val="el-GR"/>
              </w:rPr>
              <w:t>1.</w:t>
            </w:r>
          </w:p>
        </w:tc>
        <w:tc>
          <w:tcPr>
            <w:tcW w:w="5529" w:type="dxa"/>
          </w:tcPr>
          <w:p w14:paraId="3F0C0036"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 xml:space="preserve">Θύρες </w:t>
            </w:r>
            <w:proofErr w:type="spellStart"/>
            <w:r w:rsidRPr="0036008C">
              <w:rPr>
                <w:rFonts w:ascii="Arial" w:hAnsi="Arial" w:cs="Arial"/>
                <w:lang w:val="el-GR"/>
              </w:rPr>
              <w:t>ταμπλαδωτές</w:t>
            </w:r>
            <w:proofErr w:type="spellEnd"/>
            <w:r w:rsidRPr="0036008C">
              <w:rPr>
                <w:rFonts w:ascii="Arial" w:hAnsi="Arial" w:cs="Arial"/>
                <w:lang w:val="el-GR"/>
              </w:rPr>
              <w:t xml:space="preserve"> ή </w:t>
            </w:r>
            <w:proofErr w:type="spellStart"/>
            <w:r w:rsidRPr="0036008C">
              <w:rPr>
                <w:rFonts w:ascii="Arial" w:hAnsi="Arial" w:cs="Arial"/>
                <w:lang w:val="el-GR"/>
              </w:rPr>
              <w:t>πρεσσαριστές</w:t>
            </w:r>
            <w:proofErr w:type="spellEnd"/>
            <w:r w:rsidRPr="0036008C">
              <w:rPr>
                <w:rFonts w:ascii="Arial" w:hAnsi="Arial" w:cs="Arial"/>
                <w:lang w:val="el-GR"/>
              </w:rPr>
              <w:t xml:space="preserve"> πλήρεις ή με υαλοπίνακες οι οποίοι καλύπτουν λιγότερο από το 50% του ύψους κάσσας θύρας.</w:t>
            </w:r>
          </w:p>
          <w:p w14:paraId="4A70E2FF"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α) με κάσα καδρόνι (ή 1/4 πλίνθου)</w:t>
            </w:r>
          </w:p>
          <w:p w14:paraId="67C12022"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β) με κάσα επί δρομικού τοίχου</w:t>
            </w:r>
          </w:p>
          <w:p w14:paraId="76FAADD6"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 xml:space="preserve">γ) με κάσα επί </w:t>
            </w:r>
            <w:proofErr w:type="spellStart"/>
            <w:r w:rsidRPr="0036008C">
              <w:rPr>
                <w:rFonts w:ascii="Arial" w:hAnsi="Arial" w:cs="Arial"/>
                <w:lang w:val="el-GR"/>
              </w:rPr>
              <w:t>μπατικού</w:t>
            </w:r>
            <w:proofErr w:type="spellEnd"/>
            <w:r w:rsidRPr="0036008C">
              <w:rPr>
                <w:rFonts w:ascii="Arial" w:hAnsi="Arial" w:cs="Arial"/>
                <w:lang w:val="el-GR"/>
              </w:rPr>
              <w:t xml:space="preserve"> τοίχου</w:t>
            </w:r>
          </w:p>
        </w:tc>
        <w:tc>
          <w:tcPr>
            <w:tcW w:w="1843" w:type="dxa"/>
          </w:tcPr>
          <w:p w14:paraId="09EBE3C1"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p>
          <w:p w14:paraId="398D2414"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p>
          <w:p w14:paraId="76ADD93F"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p>
          <w:p w14:paraId="067438C1"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2,30</w:t>
            </w:r>
          </w:p>
          <w:p w14:paraId="33B20920"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2,70</w:t>
            </w:r>
          </w:p>
          <w:p w14:paraId="5014CF44"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3,00</w:t>
            </w:r>
          </w:p>
        </w:tc>
      </w:tr>
      <w:tr w:rsidR="00117B47" w:rsidRPr="0036008C" w14:paraId="3D55C1BB" w14:textId="77777777" w:rsidTr="00F877C8">
        <w:trPr>
          <w:jc w:val="center"/>
        </w:trPr>
        <w:tc>
          <w:tcPr>
            <w:tcW w:w="567" w:type="dxa"/>
          </w:tcPr>
          <w:p w14:paraId="0B4B5900"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b/>
                <w:lang w:val="el-GR"/>
              </w:rPr>
            </w:pPr>
            <w:r w:rsidRPr="0036008C">
              <w:rPr>
                <w:rFonts w:ascii="Arial" w:hAnsi="Arial" w:cs="Arial"/>
                <w:b/>
                <w:lang w:val="el-GR"/>
              </w:rPr>
              <w:t>2.</w:t>
            </w:r>
          </w:p>
        </w:tc>
        <w:tc>
          <w:tcPr>
            <w:tcW w:w="5529" w:type="dxa"/>
          </w:tcPr>
          <w:p w14:paraId="64A20E51"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proofErr w:type="spellStart"/>
            <w:r w:rsidRPr="0036008C">
              <w:rPr>
                <w:rFonts w:ascii="Arial" w:hAnsi="Arial" w:cs="Arial"/>
                <w:lang w:val="el-GR"/>
              </w:rPr>
              <w:t>Υαλόθυρες</w:t>
            </w:r>
            <w:proofErr w:type="spellEnd"/>
            <w:r w:rsidRPr="0036008C">
              <w:rPr>
                <w:rFonts w:ascii="Arial" w:hAnsi="Arial" w:cs="Arial"/>
                <w:lang w:val="el-GR"/>
              </w:rPr>
              <w:t xml:space="preserve"> </w:t>
            </w:r>
            <w:proofErr w:type="spellStart"/>
            <w:r w:rsidRPr="0036008C">
              <w:rPr>
                <w:rFonts w:ascii="Arial" w:hAnsi="Arial" w:cs="Arial"/>
                <w:lang w:val="el-GR"/>
              </w:rPr>
              <w:t>ταμπλαδωτές</w:t>
            </w:r>
            <w:proofErr w:type="spellEnd"/>
            <w:r w:rsidRPr="0036008C">
              <w:rPr>
                <w:rFonts w:ascii="Arial" w:hAnsi="Arial" w:cs="Arial"/>
                <w:lang w:val="el-GR"/>
              </w:rPr>
              <w:t xml:space="preserve"> ή </w:t>
            </w:r>
            <w:proofErr w:type="spellStart"/>
            <w:r w:rsidRPr="0036008C">
              <w:rPr>
                <w:rFonts w:ascii="Arial" w:hAnsi="Arial" w:cs="Arial"/>
                <w:lang w:val="el-GR"/>
              </w:rPr>
              <w:t>πρεσσαριστές</w:t>
            </w:r>
            <w:proofErr w:type="spellEnd"/>
          </w:p>
          <w:p w14:paraId="380C37E8"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με υαλοπίνακες που καλύπτουν περισσότερο από το 50% του ύψους κάσσας θύρας.</w:t>
            </w:r>
          </w:p>
          <w:p w14:paraId="47C98A22"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α) με κάσσα καδρόνι (ή 1/4 πλίνθου)</w:t>
            </w:r>
          </w:p>
          <w:p w14:paraId="19C525CD"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β) με κάσσα επί δρομικού τοίχου</w:t>
            </w:r>
          </w:p>
          <w:p w14:paraId="3B47EF15"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 xml:space="preserve">γ) με κάσσα επί </w:t>
            </w:r>
            <w:proofErr w:type="spellStart"/>
            <w:r w:rsidRPr="0036008C">
              <w:rPr>
                <w:rFonts w:ascii="Arial" w:hAnsi="Arial" w:cs="Arial"/>
                <w:lang w:val="el-GR"/>
              </w:rPr>
              <w:t>μπατικού</w:t>
            </w:r>
            <w:proofErr w:type="spellEnd"/>
            <w:r w:rsidRPr="0036008C">
              <w:rPr>
                <w:rFonts w:ascii="Arial" w:hAnsi="Arial" w:cs="Arial"/>
                <w:lang w:val="el-GR"/>
              </w:rPr>
              <w:t xml:space="preserve"> τοίχου</w:t>
            </w:r>
          </w:p>
        </w:tc>
        <w:tc>
          <w:tcPr>
            <w:tcW w:w="1843" w:type="dxa"/>
          </w:tcPr>
          <w:p w14:paraId="51ABC8A7"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p>
          <w:p w14:paraId="463D8835"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p>
          <w:p w14:paraId="419F356A"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p>
          <w:p w14:paraId="13D10D62"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1,90</w:t>
            </w:r>
          </w:p>
          <w:p w14:paraId="55FB3554"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2,30</w:t>
            </w:r>
          </w:p>
          <w:p w14:paraId="2139B15B"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2,60</w:t>
            </w:r>
          </w:p>
        </w:tc>
      </w:tr>
      <w:tr w:rsidR="00117B47" w:rsidRPr="0036008C" w14:paraId="1506BD1A" w14:textId="77777777" w:rsidTr="00F877C8">
        <w:trPr>
          <w:jc w:val="center"/>
        </w:trPr>
        <w:tc>
          <w:tcPr>
            <w:tcW w:w="567" w:type="dxa"/>
          </w:tcPr>
          <w:p w14:paraId="1DF5FC53"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b/>
                <w:lang w:val="el-GR"/>
              </w:rPr>
            </w:pPr>
            <w:r w:rsidRPr="0036008C">
              <w:rPr>
                <w:rFonts w:ascii="Arial" w:hAnsi="Arial" w:cs="Arial"/>
                <w:b/>
                <w:lang w:val="el-GR"/>
              </w:rPr>
              <w:t>3.</w:t>
            </w:r>
          </w:p>
        </w:tc>
        <w:tc>
          <w:tcPr>
            <w:tcW w:w="5529" w:type="dxa"/>
          </w:tcPr>
          <w:p w14:paraId="00DDCA62"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Υαλοστάσια :</w:t>
            </w:r>
          </w:p>
          <w:p w14:paraId="57A9B6FD"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α) με κάσσα καδρόνι (ή 1/4 πλίνθου)</w:t>
            </w:r>
          </w:p>
          <w:p w14:paraId="24DDFA41"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β) με κάσσα επί δρομικού τοίχου</w:t>
            </w:r>
          </w:p>
          <w:p w14:paraId="72D65598"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 xml:space="preserve">γ) με κάσσα επί </w:t>
            </w:r>
            <w:proofErr w:type="spellStart"/>
            <w:r w:rsidRPr="0036008C">
              <w:rPr>
                <w:rFonts w:ascii="Arial" w:hAnsi="Arial" w:cs="Arial"/>
                <w:lang w:val="el-GR"/>
              </w:rPr>
              <w:t>μπατικού</w:t>
            </w:r>
            <w:proofErr w:type="spellEnd"/>
          </w:p>
          <w:p w14:paraId="239E9B16"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 xml:space="preserve">δ) παραθύρων </w:t>
            </w:r>
            <w:proofErr w:type="spellStart"/>
            <w:r w:rsidRPr="0036008C">
              <w:rPr>
                <w:rFonts w:ascii="Arial" w:hAnsi="Arial" w:cs="Arial"/>
                <w:lang w:val="el-GR"/>
              </w:rPr>
              <w:t>ρολλών</w:t>
            </w:r>
            <w:proofErr w:type="spellEnd"/>
          </w:p>
          <w:p w14:paraId="16B06001"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ε) σιδερένια</w:t>
            </w:r>
          </w:p>
        </w:tc>
        <w:tc>
          <w:tcPr>
            <w:tcW w:w="1843" w:type="dxa"/>
          </w:tcPr>
          <w:p w14:paraId="075FC502"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p>
          <w:p w14:paraId="00158B83"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1,00</w:t>
            </w:r>
          </w:p>
          <w:p w14:paraId="5595D364"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1,40</w:t>
            </w:r>
          </w:p>
          <w:p w14:paraId="6FDB8303"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1,80</w:t>
            </w:r>
          </w:p>
          <w:p w14:paraId="533DEFD7"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1,60</w:t>
            </w:r>
          </w:p>
          <w:p w14:paraId="0A26FEB9"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1,00</w:t>
            </w:r>
          </w:p>
        </w:tc>
      </w:tr>
      <w:tr w:rsidR="00117B47" w:rsidRPr="0036008C" w14:paraId="71403902" w14:textId="77777777" w:rsidTr="00F877C8">
        <w:trPr>
          <w:jc w:val="center"/>
        </w:trPr>
        <w:tc>
          <w:tcPr>
            <w:tcW w:w="567" w:type="dxa"/>
          </w:tcPr>
          <w:p w14:paraId="3E914345"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b/>
                <w:lang w:val="el-GR"/>
              </w:rPr>
            </w:pPr>
            <w:r w:rsidRPr="0036008C">
              <w:rPr>
                <w:rFonts w:ascii="Arial" w:hAnsi="Arial" w:cs="Arial"/>
                <w:b/>
                <w:lang w:val="el-GR"/>
              </w:rPr>
              <w:t>4.</w:t>
            </w:r>
          </w:p>
        </w:tc>
        <w:tc>
          <w:tcPr>
            <w:tcW w:w="5529" w:type="dxa"/>
          </w:tcPr>
          <w:p w14:paraId="65CE8A14"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 xml:space="preserve">Παράθυρα με εξώφυλλα οιουδήποτε τύπου (χωρικού, γαλλικού, γερμανικού) πλην </w:t>
            </w:r>
            <w:proofErr w:type="spellStart"/>
            <w:r w:rsidRPr="0036008C">
              <w:rPr>
                <w:rFonts w:ascii="Arial" w:hAnsi="Arial" w:cs="Arial"/>
                <w:lang w:val="el-GR"/>
              </w:rPr>
              <w:t>ρολλών</w:t>
            </w:r>
            <w:proofErr w:type="spellEnd"/>
          </w:p>
        </w:tc>
        <w:tc>
          <w:tcPr>
            <w:tcW w:w="1843" w:type="dxa"/>
          </w:tcPr>
          <w:p w14:paraId="3F93FD34"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p>
          <w:p w14:paraId="2B6588DC"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3,70</w:t>
            </w:r>
          </w:p>
        </w:tc>
      </w:tr>
      <w:tr w:rsidR="00117B47" w:rsidRPr="0036008C" w14:paraId="51C80578" w14:textId="77777777" w:rsidTr="00F877C8">
        <w:trPr>
          <w:jc w:val="center"/>
        </w:trPr>
        <w:tc>
          <w:tcPr>
            <w:tcW w:w="567" w:type="dxa"/>
          </w:tcPr>
          <w:p w14:paraId="47D800CE"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b/>
                <w:lang w:val="el-GR"/>
              </w:rPr>
            </w:pPr>
            <w:r w:rsidRPr="0036008C">
              <w:rPr>
                <w:rFonts w:ascii="Arial" w:hAnsi="Arial" w:cs="Arial"/>
                <w:b/>
                <w:lang w:val="el-GR"/>
              </w:rPr>
              <w:t>5.</w:t>
            </w:r>
          </w:p>
        </w:tc>
        <w:tc>
          <w:tcPr>
            <w:tcW w:w="5529" w:type="dxa"/>
          </w:tcPr>
          <w:p w14:paraId="44A3BB13"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rPr>
                <w:rFonts w:ascii="Arial" w:hAnsi="Arial" w:cs="Arial"/>
                <w:lang w:val="el-GR"/>
              </w:rPr>
            </w:pPr>
            <w:proofErr w:type="spellStart"/>
            <w:r w:rsidRPr="0036008C">
              <w:rPr>
                <w:rFonts w:ascii="Arial" w:hAnsi="Arial" w:cs="Arial"/>
                <w:lang w:val="el-GR"/>
              </w:rPr>
              <w:t>Ρολλά</w:t>
            </w:r>
            <w:proofErr w:type="spellEnd"/>
            <w:r w:rsidRPr="0036008C">
              <w:rPr>
                <w:rFonts w:ascii="Arial" w:hAnsi="Arial" w:cs="Arial"/>
                <w:lang w:val="el-GR"/>
              </w:rPr>
              <w:t xml:space="preserve"> ξύλινα, πλαίσιο και πήχεις βάσει των εξωτερικών διαστάσεων σιδηρού πλαισίου</w:t>
            </w:r>
          </w:p>
        </w:tc>
        <w:tc>
          <w:tcPr>
            <w:tcW w:w="1843" w:type="dxa"/>
          </w:tcPr>
          <w:p w14:paraId="584C9261"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p>
          <w:p w14:paraId="0C988236"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2,60</w:t>
            </w:r>
          </w:p>
        </w:tc>
      </w:tr>
      <w:tr w:rsidR="00117B47" w:rsidRPr="0036008C" w14:paraId="4B67A586" w14:textId="77777777" w:rsidTr="00F877C8">
        <w:trPr>
          <w:jc w:val="center"/>
        </w:trPr>
        <w:tc>
          <w:tcPr>
            <w:tcW w:w="567" w:type="dxa"/>
          </w:tcPr>
          <w:p w14:paraId="01869AC0"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b/>
                <w:lang w:val="el-GR"/>
              </w:rPr>
            </w:pPr>
            <w:r w:rsidRPr="0036008C">
              <w:rPr>
                <w:rFonts w:ascii="Arial" w:hAnsi="Arial" w:cs="Arial"/>
                <w:b/>
                <w:lang w:val="el-GR"/>
              </w:rPr>
              <w:t>6.</w:t>
            </w:r>
          </w:p>
        </w:tc>
        <w:tc>
          <w:tcPr>
            <w:tcW w:w="5529" w:type="dxa"/>
          </w:tcPr>
          <w:p w14:paraId="23EB562C"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Σιδερένιες θύρες :</w:t>
            </w:r>
          </w:p>
          <w:p w14:paraId="1655A616"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α) με μίαν πλήρη επένδυση με λαμαρίνα</w:t>
            </w:r>
          </w:p>
          <w:p w14:paraId="6ED15FA3"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β) με επένδυση με λαμαρίνα και στις δύο πλευρές</w:t>
            </w:r>
          </w:p>
          <w:p w14:paraId="714ED6E7"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lastRenderedPageBreak/>
              <w:t xml:space="preserve">γ) χωρίς </w:t>
            </w:r>
            <w:proofErr w:type="spellStart"/>
            <w:r w:rsidRPr="0036008C">
              <w:rPr>
                <w:rFonts w:ascii="Arial" w:hAnsi="Arial" w:cs="Arial"/>
                <w:lang w:val="el-GR"/>
              </w:rPr>
              <w:t>επένδύση</w:t>
            </w:r>
            <w:proofErr w:type="spellEnd"/>
            <w:r w:rsidRPr="0036008C">
              <w:rPr>
                <w:rFonts w:ascii="Arial" w:hAnsi="Arial" w:cs="Arial"/>
                <w:lang w:val="el-GR"/>
              </w:rPr>
              <w:t xml:space="preserve"> με λαμαρίνα (ή μόνον με ποδιά)</w:t>
            </w:r>
          </w:p>
          <w:p w14:paraId="789746B0"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 xml:space="preserve">δ) με κινητά </w:t>
            </w:r>
            <w:proofErr w:type="spellStart"/>
            <w:r w:rsidRPr="0036008C">
              <w:rPr>
                <w:rFonts w:ascii="Arial" w:hAnsi="Arial" w:cs="Arial"/>
                <w:lang w:val="el-GR"/>
              </w:rPr>
              <w:t>υαλοστάσία</w:t>
            </w:r>
            <w:proofErr w:type="spellEnd"/>
            <w:r w:rsidRPr="0036008C">
              <w:rPr>
                <w:rFonts w:ascii="Arial" w:hAnsi="Arial" w:cs="Arial"/>
                <w:lang w:val="el-GR"/>
              </w:rPr>
              <w:t>, κατά τα λοιπά ως γ</w:t>
            </w:r>
          </w:p>
        </w:tc>
        <w:tc>
          <w:tcPr>
            <w:tcW w:w="1843" w:type="dxa"/>
          </w:tcPr>
          <w:p w14:paraId="5E7FC7FF"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p>
          <w:p w14:paraId="6728576D"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2,80</w:t>
            </w:r>
          </w:p>
          <w:p w14:paraId="11AEEFFB"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2,00</w:t>
            </w:r>
          </w:p>
          <w:p w14:paraId="7F391B90"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1,00</w:t>
            </w:r>
          </w:p>
          <w:p w14:paraId="4CE36A08"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lastRenderedPageBreak/>
              <w:t>1,60</w:t>
            </w:r>
          </w:p>
        </w:tc>
      </w:tr>
      <w:tr w:rsidR="00117B47" w:rsidRPr="0036008C" w14:paraId="6DFDD60A" w14:textId="77777777" w:rsidTr="00F877C8">
        <w:trPr>
          <w:jc w:val="center"/>
        </w:trPr>
        <w:tc>
          <w:tcPr>
            <w:tcW w:w="567" w:type="dxa"/>
          </w:tcPr>
          <w:p w14:paraId="6245DFBE"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b/>
                <w:lang w:val="el-GR"/>
              </w:rPr>
            </w:pPr>
            <w:r w:rsidRPr="0036008C">
              <w:rPr>
                <w:rFonts w:ascii="Arial" w:hAnsi="Arial" w:cs="Arial"/>
                <w:b/>
                <w:lang w:val="el-GR"/>
              </w:rPr>
              <w:lastRenderedPageBreak/>
              <w:t>7.</w:t>
            </w:r>
          </w:p>
        </w:tc>
        <w:tc>
          <w:tcPr>
            <w:tcW w:w="5529" w:type="dxa"/>
          </w:tcPr>
          <w:p w14:paraId="2DA5629A"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 xml:space="preserve">Προπετάσματα </w:t>
            </w:r>
            <w:proofErr w:type="spellStart"/>
            <w:r w:rsidRPr="0036008C">
              <w:rPr>
                <w:rFonts w:ascii="Arial" w:hAnsi="Arial" w:cs="Arial"/>
                <w:lang w:val="el-GR"/>
              </w:rPr>
              <w:t>σιδηρά</w:t>
            </w:r>
            <w:proofErr w:type="spellEnd"/>
            <w:r w:rsidRPr="0036008C">
              <w:rPr>
                <w:rFonts w:ascii="Arial" w:hAnsi="Arial" w:cs="Arial"/>
                <w:lang w:val="el-GR"/>
              </w:rPr>
              <w:t xml:space="preserve"> :</w:t>
            </w:r>
          </w:p>
          <w:p w14:paraId="3CC47AF9"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 xml:space="preserve">α) </w:t>
            </w:r>
            <w:proofErr w:type="spellStart"/>
            <w:r w:rsidRPr="0036008C">
              <w:rPr>
                <w:rFonts w:ascii="Arial" w:hAnsi="Arial" w:cs="Arial"/>
                <w:lang w:val="el-GR"/>
              </w:rPr>
              <w:t>ρολλά</w:t>
            </w:r>
            <w:proofErr w:type="spellEnd"/>
            <w:r w:rsidRPr="0036008C">
              <w:rPr>
                <w:rFonts w:ascii="Arial" w:hAnsi="Arial" w:cs="Arial"/>
                <w:lang w:val="el-GR"/>
              </w:rPr>
              <w:t xml:space="preserve"> από </w:t>
            </w:r>
            <w:proofErr w:type="spellStart"/>
            <w:r w:rsidRPr="0036008C">
              <w:rPr>
                <w:rFonts w:ascii="Arial" w:hAnsi="Arial" w:cs="Arial"/>
                <w:lang w:val="el-GR"/>
              </w:rPr>
              <w:t>χαλυβδολαμαρίνα</w:t>
            </w:r>
            <w:proofErr w:type="spellEnd"/>
          </w:p>
          <w:p w14:paraId="58AE71CE"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 xml:space="preserve">β) </w:t>
            </w:r>
            <w:proofErr w:type="spellStart"/>
            <w:r w:rsidRPr="0036008C">
              <w:rPr>
                <w:rFonts w:ascii="Arial" w:hAnsi="Arial" w:cs="Arial"/>
                <w:lang w:val="el-GR"/>
              </w:rPr>
              <w:t>ρολλά</w:t>
            </w:r>
            <w:proofErr w:type="spellEnd"/>
            <w:r w:rsidRPr="0036008C">
              <w:rPr>
                <w:rFonts w:ascii="Arial" w:hAnsi="Arial" w:cs="Arial"/>
                <w:lang w:val="el-GR"/>
              </w:rPr>
              <w:t xml:space="preserve"> από </w:t>
            </w:r>
            <w:proofErr w:type="spellStart"/>
            <w:r w:rsidRPr="0036008C">
              <w:rPr>
                <w:rFonts w:ascii="Arial" w:hAnsi="Arial" w:cs="Arial"/>
                <w:lang w:val="el-GR"/>
              </w:rPr>
              <w:t>σιδηρόπλεγμα</w:t>
            </w:r>
            <w:proofErr w:type="spellEnd"/>
          </w:p>
          <w:p w14:paraId="3750D363"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γ) πτυσσόμενα (φυσαρμόνικας)</w:t>
            </w:r>
          </w:p>
        </w:tc>
        <w:tc>
          <w:tcPr>
            <w:tcW w:w="1843" w:type="dxa"/>
          </w:tcPr>
          <w:p w14:paraId="32CA57DB"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p>
          <w:p w14:paraId="17992CB3"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2,50</w:t>
            </w:r>
          </w:p>
          <w:p w14:paraId="6A549515"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1,00</w:t>
            </w:r>
          </w:p>
          <w:p w14:paraId="49E84076"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1,60</w:t>
            </w:r>
          </w:p>
        </w:tc>
      </w:tr>
      <w:tr w:rsidR="00117B47" w:rsidRPr="0036008C" w14:paraId="61CFCE79" w14:textId="77777777" w:rsidTr="00F877C8">
        <w:trPr>
          <w:jc w:val="center"/>
        </w:trPr>
        <w:tc>
          <w:tcPr>
            <w:tcW w:w="567" w:type="dxa"/>
          </w:tcPr>
          <w:p w14:paraId="3E094268"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b/>
                <w:lang w:val="el-GR"/>
              </w:rPr>
            </w:pPr>
            <w:r w:rsidRPr="0036008C">
              <w:rPr>
                <w:rFonts w:ascii="Arial" w:hAnsi="Arial" w:cs="Arial"/>
                <w:b/>
                <w:lang w:val="el-GR"/>
              </w:rPr>
              <w:t>8.</w:t>
            </w:r>
          </w:p>
        </w:tc>
        <w:tc>
          <w:tcPr>
            <w:tcW w:w="5529" w:type="dxa"/>
          </w:tcPr>
          <w:p w14:paraId="04456487"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 xml:space="preserve">Κιγκλιδώματα ξύλινα ή </w:t>
            </w:r>
            <w:proofErr w:type="spellStart"/>
            <w:r w:rsidRPr="0036008C">
              <w:rPr>
                <w:rFonts w:ascii="Arial" w:hAnsi="Arial" w:cs="Arial"/>
                <w:lang w:val="el-GR"/>
              </w:rPr>
              <w:t>σιδηρά</w:t>
            </w:r>
            <w:proofErr w:type="spellEnd"/>
            <w:r w:rsidRPr="0036008C">
              <w:rPr>
                <w:rFonts w:ascii="Arial" w:hAnsi="Arial" w:cs="Arial"/>
                <w:lang w:val="el-GR"/>
              </w:rPr>
              <w:t xml:space="preserve"> :</w:t>
            </w:r>
          </w:p>
          <w:p w14:paraId="752E533A"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α) απλού ή συνθέτου σχεδίου</w:t>
            </w:r>
          </w:p>
          <w:p w14:paraId="0D3BBD27"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β) πολυσυνθέτου σχεδίου</w:t>
            </w:r>
          </w:p>
        </w:tc>
        <w:tc>
          <w:tcPr>
            <w:tcW w:w="1843" w:type="dxa"/>
          </w:tcPr>
          <w:p w14:paraId="47D435FE"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p>
          <w:p w14:paraId="33282D49"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1,00</w:t>
            </w:r>
          </w:p>
          <w:p w14:paraId="275E2575"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lang w:val="el-GR"/>
              </w:rPr>
            </w:pPr>
            <w:r w:rsidRPr="0036008C">
              <w:rPr>
                <w:rFonts w:ascii="Arial" w:hAnsi="Arial" w:cs="Arial"/>
                <w:lang w:val="el-GR"/>
              </w:rPr>
              <w:t>1,50</w:t>
            </w:r>
          </w:p>
        </w:tc>
      </w:tr>
      <w:tr w:rsidR="00117B47" w:rsidRPr="00FD45D1" w14:paraId="25D3206D" w14:textId="77777777" w:rsidTr="00F877C8">
        <w:trPr>
          <w:jc w:val="center"/>
        </w:trPr>
        <w:tc>
          <w:tcPr>
            <w:tcW w:w="567" w:type="dxa"/>
          </w:tcPr>
          <w:p w14:paraId="7C30D10B"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center"/>
              <w:rPr>
                <w:rFonts w:ascii="Arial" w:hAnsi="Arial" w:cs="Arial"/>
                <w:b/>
                <w:lang w:val="el-GR"/>
              </w:rPr>
            </w:pPr>
            <w:r w:rsidRPr="0036008C">
              <w:rPr>
                <w:rFonts w:ascii="Arial" w:hAnsi="Arial" w:cs="Arial"/>
                <w:b/>
                <w:lang w:val="el-GR"/>
              </w:rPr>
              <w:t>9.</w:t>
            </w:r>
          </w:p>
        </w:tc>
        <w:tc>
          <w:tcPr>
            <w:tcW w:w="5529" w:type="dxa"/>
          </w:tcPr>
          <w:p w14:paraId="77D09212"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r w:rsidRPr="0036008C">
              <w:rPr>
                <w:rFonts w:ascii="Arial" w:hAnsi="Arial" w:cs="Arial"/>
                <w:lang w:val="el-GR"/>
              </w:rPr>
              <w:t>Θερμαντικά σώματα :</w:t>
            </w:r>
          </w:p>
          <w:p w14:paraId="1780BF24"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rPr>
                <w:rFonts w:ascii="Arial" w:hAnsi="Arial" w:cs="Arial"/>
                <w:lang w:val="el-GR"/>
              </w:rPr>
            </w:pPr>
            <w:r w:rsidRPr="0036008C">
              <w:rPr>
                <w:rFonts w:ascii="Arial" w:hAnsi="Arial" w:cs="Arial"/>
                <w:lang w:val="el-GR"/>
              </w:rPr>
              <w:t xml:space="preserve">Πραγματική </w:t>
            </w:r>
            <w:proofErr w:type="spellStart"/>
            <w:r w:rsidRPr="0036008C">
              <w:rPr>
                <w:rFonts w:ascii="Arial" w:hAnsi="Arial" w:cs="Arial"/>
                <w:lang w:val="el-GR"/>
              </w:rPr>
              <w:t>χρωματιζομένη</w:t>
            </w:r>
            <w:proofErr w:type="spellEnd"/>
            <w:r w:rsidRPr="0036008C">
              <w:rPr>
                <w:rFonts w:ascii="Arial" w:hAnsi="Arial" w:cs="Arial"/>
                <w:lang w:val="el-GR"/>
              </w:rPr>
              <w:t xml:space="preserve"> επιφάνεια βάσει των Πινάκων συντελεστών των εργοστασίων κατασκευής των θερμαντικών σωμάτων</w:t>
            </w:r>
          </w:p>
        </w:tc>
        <w:tc>
          <w:tcPr>
            <w:tcW w:w="1843" w:type="dxa"/>
          </w:tcPr>
          <w:p w14:paraId="413192A2" w14:textId="77777777" w:rsidR="00117B47" w:rsidRPr="0036008C" w:rsidRDefault="00117B47" w:rsidP="00F877C8">
            <w:pPr>
              <w:pBdr>
                <w:top w:val="single" w:sz="4" w:space="1" w:color="auto"/>
                <w:left w:val="single" w:sz="4" w:space="1" w:color="auto"/>
                <w:bottom w:val="single" w:sz="4" w:space="1" w:color="auto"/>
                <w:right w:val="single" w:sz="4" w:space="1" w:color="auto"/>
                <w:between w:val="single" w:sz="4" w:space="1" w:color="auto"/>
              </w:pBdr>
              <w:tabs>
                <w:tab w:val="left" w:pos="540"/>
              </w:tabs>
              <w:jc w:val="both"/>
              <w:rPr>
                <w:rFonts w:ascii="Arial" w:hAnsi="Arial" w:cs="Arial"/>
                <w:lang w:val="el-GR"/>
              </w:rPr>
            </w:pPr>
          </w:p>
        </w:tc>
      </w:tr>
    </w:tbl>
    <w:p w14:paraId="2F8FCBB1" w14:textId="77777777" w:rsidR="00117B47" w:rsidRPr="0036008C" w:rsidRDefault="00117B47" w:rsidP="00117B47">
      <w:pPr>
        <w:rPr>
          <w:rFonts w:ascii="Arial" w:hAnsi="Arial" w:cs="Arial"/>
          <w:lang w:val="el-GR"/>
        </w:rPr>
      </w:pPr>
    </w:p>
    <w:p w14:paraId="3A8613D4" w14:textId="77777777" w:rsidR="00117B47" w:rsidRPr="0036008C" w:rsidRDefault="00117B47" w:rsidP="00117B47">
      <w:pPr>
        <w:rPr>
          <w:rFonts w:ascii="Arial" w:hAnsi="Arial" w:cs="Arial"/>
          <w:lang w:val="el-GR"/>
        </w:rPr>
      </w:pPr>
    </w:p>
    <w:p w14:paraId="44B36D47" w14:textId="77777777" w:rsidR="00117B47" w:rsidRPr="0036008C" w:rsidRDefault="00117B47" w:rsidP="00117B47">
      <w:pPr>
        <w:rPr>
          <w:rFonts w:ascii="Arial" w:hAnsi="Arial" w:cs="Arial"/>
          <w:sz w:val="12"/>
          <w:szCs w:val="12"/>
          <w:lang w:val="el-GR"/>
        </w:rPr>
      </w:pPr>
    </w:p>
    <w:p w14:paraId="32741EA7" w14:textId="77777777" w:rsidR="00117B47" w:rsidRPr="0036008C" w:rsidRDefault="00117B47" w:rsidP="00117B47">
      <w:pPr>
        <w:numPr>
          <w:ilvl w:val="2"/>
          <w:numId w:val="6"/>
        </w:numPr>
        <w:tabs>
          <w:tab w:val="clear" w:pos="1570"/>
          <w:tab w:val="num" w:pos="1701"/>
        </w:tabs>
        <w:spacing w:after="120"/>
        <w:rPr>
          <w:rFonts w:ascii="Arial" w:hAnsi="Arial" w:cs="Arial"/>
          <w:b/>
          <w:lang w:val="el-GR"/>
        </w:rPr>
      </w:pPr>
      <w:r w:rsidRPr="0036008C">
        <w:rPr>
          <w:rFonts w:ascii="Arial" w:hAnsi="Arial" w:cs="Arial"/>
          <w:b/>
          <w:lang w:val="el-GR"/>
        </w:rPr>
        <w:t xml:space="preserve">ΜΑΡΜΑΡΙΚΑ </w:t>
      </w:r>
    </w:p>
    <w:p w14:paraId="2BC8A8B0" w14:textId="77777777" w:rsidR="00117B47" w:rsidRPr="0036008C" w:rsidRDefault="00117B47" w:rsidP="00117B47">
      <w:pPr>
        <w:numPr>
          <w:ilvl w:val="2"/>
          <w:numId w:val="3"/>
        </w:numPr>
        <w:tabs>
          <w:tab w:val="left" w:pos="1985"/>
        </w:tabs>
        <w:spacing w:after="120"/>
        <w:ind w:left="1985" w:hanging="284"/>
        <w:jc w:val="both"/>
        <w:rPr>
          <w:rFonts w:ascii="Arial" w:hAnsi="Arial" w:cs="Arial"/>
          <w:color w:val="000000" w:themeColor="text1"/>
          <w:lang w:val="el-GR"/>
        </w:rPr>
      </w:pPr>
      <w:r w:rsidRPr="0036008C">
        <w:rPr>
          <w:rFonts w:ascii="Arial" w:hAnsi="Arial" w:cs="Arial"/>
          <w:color w:val="000000" w:themeColor="text1"/>
          <w:lang w:val="el-GR"/>
        </w:rPr>
        <w:t>Τα αναφερόμενα στην συνέχεια στοιχεία προελεύσεως, σκληρότητας και χρώματος μαρμάρων είναι ενδεικτικά κάποιων από τις πιο διαδεδομένες ποικιλίες που παράγονται. Αυτό σε καμμιά περίπτωση δεν σημαίνει ότι τα κοιτάσματα μαρμάρου των διαφόρων περιοχών είναι ομοιόμορφα ως προς το χρώμα, την σκληρότητα και τις λοιπές ιδιότητες. Άλλωστε και οι τιμές διάθεσης των μαρμάρων κάθε περιοχής διαφοροποιούνται και μάλιστα σημαντικά, ανάλογα με τα χαρακτηριστικά τους.</w:t>
      </w:r>
    </w:p>
    <w:p w14:paraId="4BFC2E5F" w14:textId="77777777" w:rsidR="00117B47" w:rsidRPr="0036008C" w:rsidRDefault="00117B47" w:rsidP="00117B47">
      <w:pPr>
        <w:tabs>
          <w:tab w:val="left" w:pos="1985"/>
        </w:tabs>
        <w:spacing w:after="120"/>
        <w:ind w:left="1985"/>
        <w:jc w:val="both"/>
        <w:rPr>
          <w:rFonts w:ascii="Arial" w:hAnsi="Arial" w:cs="Arial"/>
          <w:color w:val="000000" w:themeColor="text1"/>
          <w:lang w:val="el-GR"/>
        </w:rPr>
      </w:pPr>
      <w:r w:rsidRPr="0036008C">
        <w:rPr>
          <w:rFonts w:ascii="Arial" w:hAnsi="Arial" w:cs="Arial"/>
          <w:color w:val="000000" w:themeColor="text1"/>
          <w:lang w:val="el-GR"/>
        </w:rPr>
        <w:t>Για τον λόγο αυτό τα άρθρα των διαφόρων εργασιών επίστρωσης με μάρμαρα των ΝΕΤ ΟΙΚ περιλαμβάνουν ιδιαιτέρως τιμή "φατούρας" που επισημαίνεται με διπλό αστερίσκο.</w:t>
      </w:r>
    </w:p>
    <w:p w14:paraId="248BC276" w14:textId="77777777" w:rsidR="00117B47" w:rsidRPr="0036008C" w:rsidRDefault="00117B47" w:rsidP="00117B47">
      <w:pPr>
        <w:numPr>
          <w:ilvl w:val="2"/>
          <w:numId w:val="3"/>
        </w:numPr>
        <w:tabs>
          <w:tab w:val="left" w:pos="1985"/>
        </w:tabs>
        <w:spacing w:after="120"/>
        <w:ind w:left="1985" w:hanging="284"/>
        <w:jc w:val="both"/>
        <w:rPr>
          <w:rFonts w:ascii="Arial" w:hAnsi="Arial" w:cs="Arial"/>
          <w:lang w:val="el-GR"/>
        </w:rPr>
      </w:pPr>
      <w:r w:rsidRPr="0036008C">
        <w:rPr>
          <w:rFonts w:ascii="Arial" w:hAnsi="Arial" w:cs="Arial"/>
          <w:lang w:val="el-GR"/>
        </w:rPr>
        <w:t xml:space="preserve">Οι τιμές για την πλήρη εργασία αναφέρονται σε μάρμαρο προέλευσης Βέροιας, λευκό, εξαιρετικής </w:t>
      </w:r>
      <w:proofErr w:type="spellStart"/>
      <w:r w:rsidRPr="0036008C">
        <w:rPr>
          <w:rFonts w:ascii="Arial" w:hAnsi="Arial" w:cs="Arial"/>
          <w:lang w:val="el-GR"/>
        </w:rPr>
        <w:t>ποιότητος</w:t>
      </w:r>
      <w:proofErr w:type="spellEnd"/>
      <w:r w:rsidRPr="0036008C">
        <w:rPr>
          <w:rFonts w:ascii="Arial" w:hAnsi="Arial" w:cs="Arial"/>
          <w:lang w:val="el-GR"/>
        </w:rPr>
        <w:t xml:space="preserve"> (</w:t>
      </w:r>
      <w:proofErr w:type="spellStart"/>
      <w:r w:rsidRPr="0036008C">
        <w:rPr>
          <w:rFonts w:ascii="Arial" w:hAnsi="Arial" w:cs="Arial"/>
          <w:lang w:val="el-GR"/>
        </w:rPr>
        <w:t>extra</w:t>
      </w:r>
      <w:proofErr w:type="spellEnd"/>
      <w:r w:rsidRPr="0036008C">
        <w:rPr>
          <w:rFonts w:ascii="Arial" w:hAnsi="Arial" w:cs="Arial"/>
          <w:lang w:val="el-GR"/>
        </w:rPr>
        <w:t>), σκληρό ή μαλακό κατά περίπτωση, και είναι ευνόητο ότι είναι απλώς ενδεικτικές για επιστρώσεις με μάρμαρο μέσων ποιοτικών χαρακτηριστικών.</w:t>
      </w:r>
    </w:p>
    <w:p w14:paraId="20AFFB71" w14:textId="77777777" w:rsidR="00117B47" w:rsidRPr="0036008C" w:rsidRDefault="00117B47" w:rsidP="00117B47">
      <w:pPr>
        <w:numPr>
          <w:ilvl w:val="2"/>
          <w:numId w:val="3"/>
        </w:numPr>
        <w:tabs>
          <w:tab w:val="left" w:pos="1985"/>
        </w:tabs>
        <w:spacing w:after="120"/>
        <w:ind w:left="1985" w:hanging="284"/>
        <w:jc w:val="both"/>
        <w:rPr>
          <w:rFonts w:ascii="Arial" w:hAnsi="Arial" w:cs="Arial"/>
          <w:lang w:val="el-GR"/>
        </w:rPr>
      </w:pPr>
      <w:r w:rsidRPr="0036008C">
        <w:rPr>
          <w:rFonts w:ascii="Arial" w:hAnsi="Arial" w:cs="Arial"/>
          <w:lang w:val="el-GR"/>
        </w:rPr>
        <w:t>Ο Μελετητής αφού επιλέξει τα χαρακτηριστικά του μαρμάρου που θα χρησιμοποιήσει στο έργο (λ.χ. χρώμα, υφή, σκληρότητα, διαθεσιμότητα στην περιοχή του έργου), πρέπει να κάνει έρευνα αγοράς, να διαπιστώσει την τιμή διάθεσης του συγκεκριμένου τύπου μαρμάρου και σ' αυτήν να προσθέσει την τιμή "φατούρας" που προβλέπεται στο ΝΕΤ ΟΙΚ.  Παράλληλα θα πρέπει να επέμβει στην περιγραφή του άρθρου και να εισάγει εκεί τα επιθυμητά χαρακτηριστικά του μαρμάρου.</w:t>
      </w:r>
    </w:p>
    <w:p w14:paraId="1A4DD7F9" w14:textId="77777777" w:rsidR="00117B47" w:rsidRPr="0036008C" w:rsidRDefault="00117B47" w:rsidP="00117B47">
      <w:pPr>
        <w:tabs>
          <w:tab w:val="left" w:pos="1985"/>
        </w:tabs>
        <w:spacing w:after="120"/>
        <w:ind w:left="1985"/>
        <w:jc w:val="both"/>
        <w:rPr>
          <w:rFonts w:ascii="Arial" w:hAnsi="Arial" w:cs="Arial"/>
          <w:lang w:val="el-GR"/>
        </w:rPr>
      </w:pPr>
      <w:r w:rsidRPr="0036008C">
        <w:rPr>
          <w:rFonts w:ascii="Arial" w:hAnsi="Arial" w:cs="Arial"/>
          <w:lang w:val="el-GR"/>
        </w:rPr>
        <w:t xml:space="preserve">Επειδή οι τιμές των μαρμάρων διαφέρουν σημαντικά, είναι </w:t>
      </w:r>
      <w:proofErr w:type="spellStart"/>
      <w:r w:rsidRPr="0036008C">
        <w:rPr>
          <w:rFonts w:ascii="Arial" w:hAnsi="Arial" w:cs="Arial"/>
          <w:lang w:val="el-GR"/>
        </w:rPr>
        <w:t>σκόπμο</w:t>
      </w:r>
      <w:proofErr w:type="spellEnd"/>
      <w:r w:rsidRPr="0036008C">
        <w:rPr>
          <w:rFonts w:ascii="Arial" w:hAnsi="Arial" w:cs="Arial"/>
          <w:lang w:val="el-GR"/>
        </w:rPr>
        <w:t xml:space="preserve"> η επιλογή του τύπου να γίνεται σε συνεννόηση με την Δ/</w:t>
      </w:r>
      <w:proofErr w:type="spellStart"/>
      <w:r w:rsidRPr="0036008C">
        <w:rPr>
          <w:rFonts w:ascii="Arial" w:hAnsi="Arial" w:cs="Arial"/>
          <w:lang w:val="el-GR"/>
        </w:rPr>
        <w:t>νουσα</w:t>
      </w:r>
      <w:proofErr w:type="spellEnd"/>
      <w:r w:rsidRPr="0036008C">
        <w:rPr>
          <w:rFonts w:ascii="Arial" w:hAnsi="Arial" w:cs="Arial"/>
          <w:lang w:val="el-GR"/>
        </w:rPr>
        <w:t xml:space="preserve"> την Μελέτη Υπηρεσία.</w:t>
      </w:r>
    </w:p>
    <w:p w14:paraId="37632E98" w14:textId="77777777" w:rsidR="00117B47" w:rsidRPr="0036008C" w:rsidRDefault="00117B47" w:rsidP="00117B47">
      <w:pPr>
        <w:numPr>
          <w:ilvl w:val="2"/>
          <w:numId w:val="3"/>
        </w:numPr>
        <w:tabs>
          <w:tab w:val="left" w:pos="1985"/>
        </w:tabs>
        <w:spacing w:after="120"/>
        <w:ind w:left="1985" w:hanging="284"/>
        <w:jc w:val="both"/>
        <w:rPr>
          <w:rFonts w:ascii="Arial" w:hAnsi="Arial" w:cs="Arial"/>
          <w:lang w:val="el-GR"/>
        </w:rPr>
      </w:pPr>
      <w:r w:rsidRPr="0036008C">
        <w:rPr>
          <w:rFonts w:ascii="Arial" w:hAnsi="Arial" w:cs="Arial"/>
          <w:lang w:val="el-GR"/>
        </w:rPr>
        <w:lastRenderedPageBreak/>
        <w:t xml:space="preserve">Επισημαίνεται ότι τα μάρμαρα πρέπει να πληρούν τις απαιτήσεις των Ευρωπαϊκών Προτύπων ΕΛΟΤ EN 12058: </w:t>
      </w:r>
      <w:proofErr w:type="spellStart"/>
      <w:r w:rsidRPr="0036008C">
        <w:rPr>
          <w:rFonts w:ascii="Arial" w:hAnsi="Arial" w:cs="Arial"/>
          <w:lang w:val="el-GR"/>
        </w:rPr>
        <w:t>Natural</w:t>
      </w:r>
      <w:proofErr w:type="spellEnd"/>
      <w:r w:rsidRPr="0036008C">
        <w:rPr>
          <w:rFonts w:ascii="Arial" w:hAnsi="Arial" w:cs="Arial"/>
          <w:lang w:val="el-GR"/>
        </w:rPr>
        <w:t xml:space="preserve"> </w:t>
      </w:r>
      <w:proofErr w:type="spellStart"/>
      <w:r w:rsidRPr="0036008C">
        <w:rPr>
          <w:rFonts w:ascii="Arial" w:hAnsi="Arial" w:cs="Arial"/>
          <w:lang w:val="el-GR"/>
        </w:rPr>
        <w:t>stone</w:t>
      </w:r>
      <w:proofErr w:type="spellEnd"/>
      <w:r w:rsidRPr="0036008C">
        <w:rPr>
          <w:rFonts w:ascii="Arial" w:hAnsi="Arial" w:cs="Arial"/>
          <w:lang w:val="el-GR"/>
        </w:rPr>
        <w:t xml:space="preserve"> </w:t>
      </w:r>
      <w:proofErr w:type="spellStart"/>
      <w:r w:rsidRPr="0036008C">
        <w:rPr>
          <w:rFonts w:ascii="Arial" w:hAnsi="Arial" w:cs="Arial"/>
          <w:lang w:val="el-GR"/>
        </w:rPr>
        <w:t>flooring</w:t>
      </w:r>
      <w:proofErr w:type="spellEnd"/>
      <w:r w:rsidRPr="0036008C">
        <w:rPr>
          <w:rFonts w:ascii="Arial" w:hAnsi="Arial" w:cs="Arial"/>
          <w:lang w:val="el-GR"/>
        </w:rPr>
        <w:t xml:space="preserve"> and </w:t>
      </w:r>
      <w:proofErr w:type="spellStart"/>
      <w:r w:rsidRPr="0036008C">
        <w:rPr>
          <w:rFonts w:ascii="Arial" w:hAnsi="Arial" w:cs="Arial"/>
          <w:lang w:val="el-GR"/>
        </w:rPr>
        <w:t>stair</w:t>
      </w:r>
      <w:proofErr w:type="spellEnd"/>
      <w:r w:rsidRPr="0036008C">
        <w:rPr>
          <w:rFonts w:ascii="Arial" w:hAnsi="Arial" w:cs="Arial"/>
          <w:lang w:val="el-GR"/>
        </w:rPr>
        <w:t xml:space="preserve"> - Προϊόντα από φυσικούς λίθους - Πλάκες για δάπεδα και σκάλες - Απαιτήσεις και ΕΛΟΤ EN 1469: </w:t>
      </w:r>
      <w:proofErr w:type="spellStart"/>
      <w:r w:rsidRPr="0036008C">
        <w:rPr>
          <w:rFonts w:ascii="Arial" w:hAnsi="Arial" w:cs="Arial"/>
          <w:lang w:val="el-GR"/>
        </w:rPr>
        <w:t>Natural</w:t>
      </w:r>
      <w:proofErr w:type="spellEnd"/>
      <w:r w:rsidRPr="0036008C">
        <w:rPr>
          <w:rFonts w:ascii="Arial" w:hAnsi="Arial" w:cs="Arial"/>
          <w:lang w:val="el-GR"/>
        </w:rPr>
        <w:t xml:space="preserve"> </w:t>
      </w:r>
      <w:proofErr w:type="spellStart"/>
      <w:r w:rsidRPr="0036008C">
        <w:rPr>
          <w:rFonts w:ascii="Arial" w:hAnsi="Arial" w:cs="Arial"/>
          <w:lang w:val="el-GR"/>
        </w:rPr>
        <w:t>stone</w:t>
      </w:r>
      <w:proofErr w:type="spellEnd"/>
      <w:r w:rsidRPr="0036008C">
        <w:rPr>
          <w:rFonts w:ascii="Arial" w:hAnsi="Arial" w:cs="Arial"/>
          <w:lang w:val="el-GR"/>
        </w:rPr>
        <w:t xml:space="preserve"> </w:t>
      </w:r>
      <w:proofErr w:type="spellStart"/>
      <w:r w:rsidRPr="0036008C">
        <w:rPr>
          <w:rFonts w:ascii="Arial" w:hAnsi="Arial" w:cs="Arial"/>
          <w:lang w:val="el-GR"/>
        </w:rPr>
        <w:t>cladding</w:t>
      </w:r>
      <w:proofErr w:type="spellEnd"/>
      <w:r w:rsidRPr="0036008C">
        <w:rPr>
          <w:rFonts w:ascii="Arial" w:hAnsi="Arial" w:cs="Arial"/>
          <w:lang w:val="el-GR"/>
        </w:rPr>
        <w:t xml:space="preserve"> - Προϊόντα από φυσικούς λίθους - Πλάκες για επενδύσεις -  Απαιτήσεις και να φέρουν σήμανση CE, σύμφωνα με την ΚΥΑ 10976/244,  ΦΕΚ 973Β/18-07-2007.</w:t>
      </w:r>
    </w:p>
    <w:p w14:paraId="72FF4D77" w14:textId="77777777" w:rsidR="00117B47" w:rsidRPr="0036008C" w:rsidRDefault="00117B47" w:rsidP="00117B47">
      <w:pPr>
        <w:ind w:firstLine="1418"/>
        <w:rPr>
          <w:rFonts w:ascii="Arial" w:hAnsi="Arial" w:cs="Arial"/>
          <w:lang w:val="el-GR"/>
        </w:rPr>
      </w:pPr>
    </w:p>
    <w:p w14:paraId="474BBCAD" w14:textId="77777777" w:rsidR="00117B47" w:rsidRPr="0036008C" w:rsidRDefault="00117B47" w:rsidP="00117B47">
      <w:pPr>
        <w:ind w:firstLine="1701"/>
        <w:rPr>
          <w:rFonts w:ascii="Arial" w:hAnsi="Arial" w:cs="Arial"/>
          <w:szCs w:val="22"/>
          <w:lang w:val="el-GR"/>
        </w:rPr>
      </w:pPr>
      <w:r w:rsidRPr="0036008C">
        <w:rPr>
          <w:rFonts w:ascii="Arial" w:hAnsi="Arial" w:cs="Arial"/>
          <w:szCs w:val="22"/>
          <w:lang w:val="el-GR"/>
        </w:rPr>
        <w:t>ΜΑΛΑΚΑ : συνηθισμένης φθοράς και εύκολης κατεργασίας</w:t>
      </w:r>
    </w:p>
    <w:p w14:paraId="3F9208CC" w14:textId="77777777" w:rsidR="00117B47" w:rsidRPr="0036008C" w:rsidRDefault="00117B47" w:rsidP="00117B47">
      <w:pPr>
        <w:rPr>
          <w:rFonts w:ascii="Arial" w:hAnsi="Arial" w:cs="Arial"/>
          <w:sz w:val="12"/>
          <w:szCs w:val="12"/>
          <w:lang w:val="el-GR"/>
        </w:rPr>
      </w:pPr>
    </w:p>
    <w:tbl>
      <w:tblPr>
        <w:tblW w:w="0" w:type="auto"/>
        <w:tblInd w:w="18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67"/>
        <w:gridCol w:w="2410"/>
        <w:gridCol w:w="3118"/>
      </w:tblGrid>
      <w:tr w:rsidR="00117B47" w:rsidRPr="0036008C" w14:paraId="0F2B53AE" w14:textId="77777777" w:rsidTr="00F877C8">
        <w:tc>
          <w:tcPr>
            <w:tcW w:w="567" w:type="dxa"/>
            <w:tcBorders>
              <w:top w:val="single" w:sz="4" w:space="0" w:color="auto"/>
            </w:tcBorders>
          </w:tcPr>
          <w:p w14:paraId="60684CAE" w14:textId="77777777" w:rsidR="00117B47" w:rsidRPr="0036008C" w:rsidRDefault="00117B47" w:rsidP="00F877C8">
            <w:pPr>
              <w:jc w:val="right"/>
              <w:rPr>
                <w:rFonts w:ascii="Arial" w:hAnsi="Arial" w:cs="Arial"/>
                <w:lang w:val="el-GR"/>
              </w:rPr>
            </w:pPr>
            <w:r w:rsidRPr="0036008C">
              <w:rPr>
                <w:rFonts w:ascii="Arial" w:hAnsi="Arial" w:cs="Arial"/>
                <w:szCs w:val="22"/>
                <w:lang w:val="el-GR"/>
              </w:rPr>
              <w:t>1</w:t>
            </w:r>
          </w:p>
        </w:tc>
        <w:tc>
          <w:tcPr>
            <w:tcW w:w="2410" w:type="dxa"/>
            <w:tcBorders>
              <w:top w:val="single" w:sz="4" w:space="0" w:color="auto"/>
            </w:tcBorders>
          </w:tcPr>
          <w:p w14:paraId="1C528F7F" w14:textId="77777777" w:rsidR="00117B47" w:rsidRPr="0036008C" w:rsidRDefault="00117B47" w:rsidP="00F877C8">
            <w:pPr>
              <w:rPr>
                <w:rFonts w:ascii="Arial" w:hAnsi="Arial" w:cs="Arial"/>
                <w:lang w:val="el-GR"/>
              </w:rPr>
            </w:pPr>
            <w:r w:rsidRPr="0036008C">
              <w:rPr>
                <w:rFonts w:ascii="Arial" w:hAnsi="Arial" w:cs="Arial"/>
                <w:szCs w:val="22"/>
                <w:lang w:val="el-GR"/>
              </w:rPr>
              <w:t>Πεντέλης</w:t>
            </w:r>
          </w:p>
        </w:tc>
        <w:tc>
          <w:tcPr>
            <w:tcW w:w="3118" w:type="dxa"/>
            <w:tcBorders>
              <w:top w:val="single" w:sz="4" w:space="0" w:color="auto"/>
            </w:tcBorders>
          </w:tcPr>
          <w:p w14:paraId="2657BE46" w14:textId="77777777" w:rsidR="00117B47" w:rsidRPr="0036008C" w:rsidRDefault="00117B47" w:rsidP="00F877C8">
            <w:pPr>
              <w:rPr>
                <w:rFonts w:ascii="Arial" w:hAnsi="Arial" w:cs="Arial"/>
                <w:lang w:val="el-GR"/>
              </w:rPr>
            </w:pPr>
            <w:r w:rsidRPr="0036008C">
              <w:rPr>
                <w:rFonts w:ascii="Arial" w:hAnsi="Arial" w:cs="Arial"/>
                <w:szCs w:val="22"/>
                <w:lang w:val="el-GR"/>
              </w:rPr>
              <w:t>Λευκό</w:t>
            </w:r>
          </w:p>
        </w:tc>
      </w:tr>
      <w:tr w:rsidR="00117B47" w:rsidRPr="0036008C" w14:paraId="67F687CC" w14:textId="77777777" w:rsidTr="00F877C8">
        <w:tc>
          <w:tcPr>
            <w:tcW w:w="567" w:type="dxa"/>
          </w:tcPr>
          <w:p w14:paraId="0C36024C" w14:textId="77777777" w:rsidR="00117B47" w:rsidRPr="0036008C" w:rsidRDefault="00117B47" w:rsidP="00F877C8">
            <w:pPr>
              <w:jc w:val="right"/>
              <w:rPr>
                <w:rFonts w:ascii="Arial" w:hAnsi="Arial" w:cs="Arial"/>
                <w:lang w:val="el-GR"/>
              </w:rPr>
            </w:pPr>
            <w:r w:rsidRPr="0036008C">
              <w:rPr>
                <w:rFonts w:ascii="Arial" w:hAnsi="Arial" w:cs="Arial"/>
                <w:szCs w:val="22"/>
                <w:lang w:val="el-GR"/>
              </w:rPr>
              <w:t>2</w:t>
            </w:r>
          </w:p>
        </w:tc>
        <w:tc>
          <w:tcPr>
            <w:tcW w:w="2410" w:type="dxa"/>
          </w:tcPr>
          <w:p w14:paraId="0F02C70C" w14:textId="77777777" w:rsidR="00117B47" w:rsidRPr="0036008C" w:rsidRDefault="00117B47" w:rsidP="00F877C8">
            <w:pPr>
              <w:rPr>
                <w:rFonts w:ascii="Arial" w:hAnsi="Arial" w:cs="Arial"/>
                <w:lang w:val="el-GR"/>
              </w:rPr>
            </w:pPr>
            <w:r w:rsidRPr="0036008C">
              <w:rPr>
                <w:rFonts w:ascii="Arial" w:hAnsi="Arial" w:cs="Arial"/>
                <w:szCs w:val="22"/>
                <w:lang w:val="el-GR"/>
              </w:rPr>
              <w:t>Κοκκιναρά</w:t>
            </w:r>
          </w:p>
        </w:tc>
        <w:tc>
          <w:tcPr>
            <w:tcW w:w="3118" w:type="dxa"/>
          </w:tcPr>
          <w:p w14:paraId="789ADBFE"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Τεφρόν</w:t>
            </w:r>
            <w:proofErr w:type="spellEnd"/>
          </w:p>
        </w:tc>
      </w:tr>
      <w:tr w:rsidR="00117B47" w:rsidRPr="0036008C" w14:paraId="2BDECEA4" w14:textId="77777777" w:rsidTr="00F877C8">
        <w:tc>
          <w:tcPr>
            <w:tcW w:w="567" w:type="dxa"/>
          </w:tcPr>
          <w:p w14:paraId="77C485EE" w14:textId="77777777" w:rsidR="00117B47" w:rsidRPr="0036008C" w:rsidRDefault="00117B47" w:rsidP="00F877C8">
            <w:pPr>
              <w:jc w:val="right"/>
              <w:rPr>
                <w:rFonts w:ascii="Arial" w:hAnsi="Arial" w:cs="Arial"/>
                <w:lang w:val="el-GR"/>
              </w:rPr>
            </w:pPr>
            <w:r w:rsidRPr="0036008C">
              <w:rPr>
                <w:rFonts w:ascii="Arial" w:hAnsi="Arial" w:cs="Arial"/>
                <w:szCs w:val="22"/>
                <w:lang w:val="el-GR"/>
              </w:rPr>
              <w:t>3</w:t>
            </w:r>
          </w:p>
        </w:tc>
        <w:tc>
          <w:tcPr>
            <w:tcW w:w="2410" w:type="dxa"/>
          </w:tcPr>
          <w:p w14:paraId="49530015" w14:textId="77777777" w:rsidR="00117B47" w:rsidRPr="0036008C" w:rsidRDefault="00117B47" w:rsidP="00F877C8">
            <w:pPr>
              <w:rPr>
                <w:rFonts w:ascii="Arial" w:hAnsi="Arial" w:cs="Arial"/>
                <w:lang w:val="el-GR"/>
              </w:rPr>
            </w:pPr>
            <w:r w:rsidRPr="0036008C">
              <w:rPr>
                <w:rFonts w:ascii="Arial" w:hAnsi="Arial" w:cs="Arial"/>
                <w:szCs w:val="22"/>
                <w:lang w:val="el-GR"/>
              </w:rPr>
              <w:t>Κοζάνης</w:t>
            </w:r>
          </w:p>
        </w:tc>
        <w:tc>
          <w:tcPr>
            <w:tcW w:w="3118" w:type="dxa"/>
          </w:tcPr>
          <w:p w14:paraId="103712F4" w14:textId="77777777" w:rsidR="00117B47" w:rsidRPr="0036008C" w:rsidRDefault="00117B47" w:rsidP="00F877C8">
            <w:pPr>
              <w:rPr>
                <w:rFonts w:ascii="Arial" w:hAnsi="Arial" w:cs="Arial"/>
                <w:lang w:val="el-GR"/>
              </w:rPr>
            </w:pPr>
            <w:r w:rsidRPr="0036008C">
              <w:rPr>
                <w:rFonts w:ascii="Arial" w:hAnsi="Arial" w:cs="Arial"/>
                <w:szCs w:val="22"/>
                <w:lang w:val="el-GR"/>
              </w:rPr>
              <w:t>Λευκό</w:t>
            </w:r>
          </w:p>
        </w:tc>
      </w:tr>
      <w:tr w:rsidR="00117B47" w:rsidRPr="0036008C" w14:paraId="674E8AC5" w14:textId="77777777" w:rsidTr="00F877C8">
        <w:tc>
          <w:tcPr>
            <w:tcW w:w="567" w:type="dxa"/>
          </w:tcPr>
          <w:p w14:paraId="1DAA45AB" w14:textId="77777777" w:rsidR="00117B47" w:rsidRPr="0036008C" w:rsidRDefault="00117B47" w:rsidP="00F877C8">
            <w:pPr>
              <w:jc w:val="right"/>
              <w:rPr>
                <w:rFonts w:ascii="Arial" w:hAnsi="Arial" w:cs="Arial"/>
                <w:lang w:val="el-GR"/>
              </w:rPr>
            </w:pPr>
            <w:r w:rsidRPr="0036008C">
              <w:rPr>
                <w:rFonts w:ascii="Arial" w:hAnsi="Arial" w:cs="Arial"/>
                <w:szCs w:val="22"/>
                <w:lang w:val="el-GR"/>
              </w:rPr>
              <w:t>4</w:t>
            </w:r>
          </w:p>
        </w:tc>
        <w:tc>
          <w:tcPr>
            <w:tcW w:w="2410" w:type="dxa"/>
          </w:tcPr>
          <w:p w14:paraId="283F6DAA" w14:textId="77777777" w:rsidR="00117B47" w:rsidRPr="0036008C" w:rsidRDefault="00117B47" w:rsidP="00F877C8">
            <w:pPr>
              <w:rPr>
                <w:rFonts w:ascii="Arial" w:hAnsi="Arial" w:cs="Arial"/>
                <w:lang w:val="el-GR"/>
              </w:rPr>
            </w:pPr>
            <w:r w:rsidRPr="0036008C">
              <w:rPr>
                <w:rFonts w:ascii="Arial" w:hAnsi="Arial" w:cs="Arial"/>
                <w:szCs w:val="22"/>
                <w:lang w:val="el-GR"/>
              </w:rPr>
              <w:t>Αγ. Μαρίνας</w:t>
            </w:r>
          </w:p>
        </w:tc>
        <w:tc>
          <w:tcPr>
            <w:tcW w:w="3118" w:type="dxa"/>
          </w:tcPr>
          <w:p w14:paraId="245EE39C" w14:textId="77777777" w:rsidR="00117B47" w:rsidRPr="0036008C" w:rsidRDefault="00117B47" w:rsidP="00F877C8">
            <w:pPr>
              <w:rPr>
                <w:rFonts w:ascii="Arial" w:hAnsi="Arial" w:cs="Arial"/>
                <w:lang w:val="el-GR"/>
              </w:rPr>
            </w:pPr>
            <w:r w:rsidRPr="0036008C">
              <w:rPr>
                <w:rFonts w:ascii="Arial" w:hAnsi="Arial" w:cs="Arial"/>
                <w:szCs w:val="22"/>
                <w:lang w:val="el-GR"/>
              </w:rPr>
              <w:t xml:space="preserve">Λευκό </w:t>
            </w:r>
            <w:proofErr w:type="spellStart"/>
            <w:r w:rsidRPr="0036008C">
              <w:rPr>
                <w:rFonts w:ascii="Arial" w:hAnsi="Arial" w:cs="Arial"/>
                <w:szCs w:val="22"/>
                <w:lang w:val="el-GR"/>
              </w:rPr>
              <w:t>συνεφώδες</w:t>
            </w:r>
            <w:proofErr w:type="spellEnd"/>
          </w:p>
        </w:tc>
      </w:tr>
      <w:tr w:rsidR="00117B47" w:rsidRPr="0036008C" w14:paraId="780BFDE0" w14:textId="77777777" w:rsidTr="00F877C8">
        <w:tc>
          <w:tcPr>
            <w:tcW w:w="567" w:type="dxa"/>
          </w:tcPr>
          <w:p w14:paraId="4B2EA31F" w14:textId="77777777" w:rsidR="00117B47" w:rsidRPr="0036008C" w:rsidRDefault="00117B47" w:rsidP="00F877C8">
            <w:pPr>
              <w:jc w:val="right"/>
              <w:rPr>
                <w:rFonts w:ascii="Arial" w:hAnsi="Arial" w:cs="Arial"/>
                <w:lang w:val="el-GR"/>
              </w:rPr>
            </w:pPr>
            <w:r w:rsidRPr="0036008C">
              <w:rPr>
                <w:rFonts w:ascii="Arial" w:hAnsi="Arial" w:cs="Arial"/>
                <w:szCs w:val="22"/>
                <w:lang w:val="el-GR"/>
              </w:rPr>
              <w:t>5</w:t>
            </w:r>
          </w:p>
        </w:tc>
        <w:tc>
          <w:tcPr>
            <w:tcW w:w="2410" w:type="dxa"/>
          </w:tcPr>
          <w:p w14:paraId="5734CA41" w14:textId="77777777" w:rsidR="00117B47" w:rsidRPr="0036008C" w:rsidRDefault="00117B47" w:rsidP="00F877C8">
            <w:pPr>
              <w:rPr>
                <w:rFonts w:ascii="Arial" w:hAnsi="Arial" w:cs="Arial"/>
                <w:lang w:val="el-GR"/>
              </w:rPr>
            </w:pPr>
            <w:r w:rsidRPr="0036008C">
              <w:rPr>
                <w:rFonts w:ascii="Arial" w:hAnsi="Arial" w:cs="Arial"/>
                <w:szCs w:val="22"/>
                <w:lang w:val="el-GR"/>
              </w:rPr>
              <w:t>Καπανδριτίου</w:t>
            </w:r>
          </w:p>
        </w:tc>
        <w:tc>
          <w:tcPr>
            <w:tcW w:w="3118" w:type="dxa"/>
          </w:tcPr>
          <w:p w14:paraId="1F401255" w14:textId="77777777" w:rsidR="00117B47" w:rsidRPr="0036008C" w:rsidRDefault="00117B47" w:rsidP="00F877C8">
            <w:pPr>
              <w:rPr>
                <w:rFonts w:ascii="Arial" w:hAnsi="Arial" w:cs="Arial"/>
                <w:lang w:val="el-GR"/>
              </w:rPr>
            </w:pPr>
            <w:r w:rsidRPr="0036008C">
              <w:rPr>
                <w:rFonts w:ascii="Arial" w:hAnsi="Arial" w:cs="Arial"/>
                <w:szCs w:val="22"/>
                <w:lang w:val="el-GR"/>
              </w:rPr>
              <w:t>Κιτρινωπό</w:t>
            </w:r>
          </w:p>
        </w:tc>
      </w:tr>
      <w:tr w:rsidR="00117B47" w:rsidRPr="0036008C" w14:paraId="1A872419" w14:textId="77777777" w:rsidTr="00F877C8">
        <w:tc>
          <w:tcPr>
            <w:tcW w:w="567" w:type="dxa"/>
          </w:tcPr>
          <w:p w14:paraId="7F1760A6" w14:textId="77777777" w:rsidR="00117B47" w:rsidRPr="0036008C" w:rsidRDefault="00117B47" w:rsidP="00F877C8">
            <w:pPr>
              <w:jc w:val="right"/>
              <w:rPr>
                <w:rFonts w:ascii="Arial" w:hAnsi="Arial" w:cs="Arial"/>
                <w:lang w:val="el-GR"/>
              </w:rPr>
            </w:pPr>
            <w:r w:rsidRPr="0036008C">
              <w:rPr>
                <w:rFonts w:ascii="Arial" w:hAnsi="Arial" w:cs="Arial"/>
                <w:szCs w:val="22"/>
                <w:lang w:val="el-GR"/>
              </w:rPr>
              <w:t>6</w:t>
            </w:r>
          </w:p>
        </w:tc>
        <w:tc>
          <w:tcPr>
            <w:tcW w:w="2410" w:type="dxa"/>
          </w:tcPr>
          <w:p w14:paraId="3EE3BE42" w14:textId="77777777" w:rsidR="00117B47" w:rsidRPr="0036008C" w:rsidRDefault="00117B47" w:rsidP="00F877C8">
            <w:pPr>
              <w:rPr>
                <w:rFonts w:ascii="Arial" w:hAnsi="Arial" w:cs="Arial"/>
                <w:lang w:val="el-GR"/>
              </w:rPr>
            </w:pPr>
            <w:r w:rsidRPr="0036008C">
              <w:rPr>
                <w:rFonts w:ascii="Arial" w:hAnsi="Arial" w:cs="Arial"/>
                <w:szCs w:val="22"/>
                <w:lang w:val="el-GR"/>
              </w:rPr>
              <w:t>Μαραθώνα</w:t>
            </w:r>
          </w:p>
        </w:tc>
        <w:tc>
          <w:tcPr>
            <w:tcW w:w="3118" w:type="dxa"/>
          </w:tcPr>
          <w:p w14:paraId="4206D0DA"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Γκρί</w:t>
            </w:r>
            <w:proofErr w:type="spellEnd"/>
          </w:p>
        </w:tc>
      </w:tr>
      <w:tr w:rsidR="00117B47" w:rsidRPr="0036008C" w14:paraId="53FC3336" w14:textId="77777777" w:rsidTr="00F877C8">
        <w:tc>
          <w:tcPr>
            <w:tcW w:w="567" w:type="dxa"/>
          </w:tcPr>
          <w:p w14:paraId="4D8091F2" w14:textId="77777777" w:rsidR="00117B47" w:rsidRPr="0036008C" w:rsidRDefault="00117B47" w:rsidP="00F877C8">
            <w:pPr>
              <w:jc w:val="right"/>
              <w:rPr>
                <w:rFonts w:ascii="Arial" w:hAnsi="Arial" w:cs="Arial"/>
                <w:lang w:val="el-GR"/>
              </w:rPr>
            </w:pPr>
            <w:r w:rsidRPr="0036008C">
              <w:rPr>
                <w:rFonts w:ascii="Arial" w:hAnsi="Arial" w:cs="Arial"/>
                <w:szCs w:val="22"/>
                <w:lang w:val="el-GR"/>
              </w:rPr>
              <w:t>7</w:t>
            </w:r>
          </w:p>
        </w:tc>
        <w:tc>
          <w:tcPr>
            <w:tcW w:w="2410" w:type="dxa"/>
          </w:tcPr>
          <w:p w14:paraId="586BD9F6" w14:textId="77777777" w:rsidR="00117B47" w:rsidRPr="0036008C" w:rsidRDefault="00117B47" w:rsidP="00F877C8">
            <w:pPr>
              <w:rPr>
                <w:rFonts w:ascii="Arial" w:hAnsi="Arial" w:cs="Arial"/>
                <w:lang w:val="el-GR"/>
              </w:rPr>
            </w:pPr>
            <w:r w:rsidRPr="0036008C">
              <w:rPr>
                <w:rFonts w:ascii="Arial" w:hAnsi="Arial" w:cs="Arial"/>
                <w:szCs w:val="22"/>
                <w:lang w:val="el-GR"/>
              </w:rPr>
              <w:t>Νάξου</w:t>
            </w:r>
          </w:p>
        </w:tc>
        <w:tc>
          <w:tcPr>
            <w:tcW w:w="3118" w:type="dxa"/>
          </w:tcPr>
          <w:p w14:paraId="3C95A588" w14:textId="77777777" w:rsidR="00117B47" w:rsidRPr="0036008C" w:rsidRDefault="00117B47" w:rsidP="00F877C8">
            <w:pPr>
              <w:rPr>
                <w:rFonts w:ascii="Arial" w:hAnsi="Arial" w:cs="Arial"/>
                <w:lang w:val="el-GR"/>
              </w:rPr>
            </w:pPr>
            <w:r w:rsidRPr="0036008C">
              <w:rPr>
                <w:rFonts w:ascii="Arial" w:hAnsi="Arial" w:cs="Arial"/>
                <w:szCs w:val="22"/>
                <w:lang w:val="el-GR"/>
              </w:rPr>
              <w:t>Λευκό</w:t>
            </w:r>
          </w:p>
        </w:tc>
      </w:tr>
      <w:tr w:rsidR="00117B47" w:rsidRPr="0036008C" w14:paraId="1ED00473" w14:textId="77777777" w:rsidTr="00F877C8">
        <w:tc>
          <w:tcPr>
            <w:tcW w:w="567" w:type="dxa"/>
          </w:tcPr>
          <w:p w14:paraId="0D459289" w14:textId="77777777" w:rsidR="00117B47" w:rsidRPr="0036008C" w:rsidRDefault="00117B47" w:rsidP="00F877C8">
            <w:pPr>
              <w:jc w:val="right"/>
              <w:rPr>
                <w:rFonts w:ascii="Arial" w:hAnsi="Arial" w:cs="Arial"/>
                <w:lang w:val="el-GR"/>
              </w:rPr>
            </w:pPr>
            <w:r w:rsidRPr="0036008C">
              <w:rPr>
                <w:rFonts w:ascii="Arial" w:hAnsi="Arial" w:cs="Arial"/>
                <w:szCs w:val="22"/>
                <w:lang w:val="el-GR"/>
              </w:rPr>
              <w:t>8</w:t>
            </w:r>
          </w:p>
        </w:tc>
        <w:tc>
          <w:tcPr>
            <w:tcW w:w="2410" w:type="dxa"/>
          </w:tcPr>
          <w:p w14:paraId="4113452C"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Αλιβερίου</w:t>
            </w:r>
            <w:proofErr w:type="spellEnd"/>
          </w:p>
        </w:tc>
        <w:tc>
          <w:tcPr>
            <w:tcW w:w="3118" w:type="dxa"/>
          </w:tcPr>
          <w:p w14:paraId="1B5173B1"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Τεφρόχρουν</w:t>
            </w:r>
            <w:proofErr w:type="spellEnd"/>
            <w:r w:rsidRPr="0036008C">
              <w:rPr>
                <w:rFonts w:ascii="Arial" w:hAnsi="Arial" w:cs="Arial"/>
                <w:szCs w:val="22"/>
                <w:lang w:val="el-GR"/>
              </w:rPr>
              <w:t xml:space="preserve"> – μελανό</w:t>
            </w:r>
          </w:p>
        </w:tc>
      </w:tr>
      <w:tr w:rsidR="00117B47" w:rsidRPr="0036008C" w14:paraId="619E3B3E" w14:textId="77777777" w:rsidTr="00F877C8">
        <w:tc>
          <w:tcPr>
            <w:tcW w:w="567" w:type="dxa"/>
          </w:tcPr>
          <w:p w14:paraId="2D477DA1" w14:textId="77777777" w:rsidR="00117B47" w:rsidRPr="0036008C" w:rsidRDefault="00117B47" w:rsidP="00F877C8">
            <w:pPr>
              <w:jc w:val="right"/>
              <w:rPr>
                <w:rFonts w:ascii="Arial" w:hAnsi="Arial" w:cs="Arial"/>
                <w:lang w:val="el-GR"/>
              </w:rPr>
            </w:pPr>
            <w:r w:rsidRPr="0036008C">
              <w:rPr>
                <w:rFonts w:ascii="Arial" w:hAnsi="Arial" w:cs="Arial"/>
                <w:szCs w:val="22"/>
                <w:lang w:val="el-GR"/>
              </w:rPr>
              <w:t>9</w:t>
            </w:r>
          </w:p>
        </w:tc>
        <w:tc>
          <w:tcPr>
            <w:tcW w:w="2410" w:type="dxa"/>
          </w:tcPr>
          <w:p w14:paraId="2AAB58C4" w14:textId="77777777" w:rsidR="00117B47" w:rsidRPr="0036008C" w:rsidRDefault="00117B47" w:rsidP="00F877C8">
            <w:pPr>
              <w:rPr>
                <w:rFonts w:ascii="Arial" w:hAnsi="Arial" w:cs="Arial"/>
                <w:lang w:val="el-GR"/>
              </w:rPr>
            </w:pPr>
            <w:r w:rsidRPr="0036008C">
              <w:rPr>
                <w:rFonts w:ascii="Arial" w:hAnsi="Arial" w:cs="Arial"/>
                <w:szCs w:val="22"/>
                <w:lang w:val="el-GR"/>
              </w:rPr>
              <w:t>Μαραθώνα</w:t>
            </w:r>
          </w:p>
        </w:tc>
        <w:tc>
          <w:tcPr>
            <w:tcW w:w="3118" w:type="dxa"/>
          </w:tcPr>
          <w:p w14:paraId="0A79116D"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Τεφρόχρουν</w:t>
            </w:r>
            <w:proofErr w:type="spellEnd"/>
            <w:r w:rsidRPr="0036008C">
              <w:rPr>
                <w:rFonts w:ascii="Arial" w:hAnsi="Arial" w:cs="Arial"/>
                <w:szCs w:val="22"/>
                <w:lang w:val="el-GR"/>
              </w:rPr>
              <w:t xml:space="preserve"> – μελανό</w:t>
            </w:r>
          </w:p>
        </w:tc>
      </w:tr>
      <w:tr w:rsidR="00117B47" w:rsidRPr="0036008C" w14:paraId="577A25AB" w14:textId="77777777" w:rsidTr="00F877C8">
        <w:tc>
          <w:tcPr>
            <w:tcW w:w="567" w:type="dxa"/>
          </w:tcPr>
          <w:p w14:paraId="0E539FA7" w14:textId="77777777" w:rsidR="00117B47" w:rsidRPr="0036008C" w:rsidRDefault="00117B47" w:rsidP="00F877C8">
            <w:pPr>
              <w:jc w:val="right"/>
              <w:rPr>
                <w:rFonts w:ascii="Arial" w:hAnsi="Arial" w:cs="Arial"/>
                <w:lang w:val="el-GR"/>
              </w:rPr>
            </w:pPr>
            <w:r w:rsidRPr="0036008C">
              <w:rPr>
                <w:rFonts w:ascii="Arial" w:hAnsi="Arial" w:cs="Arial"/>
                <w:szCs w:val="22"/>
                <w:lang w:val="el-GR"/>
              </w:rPr>
              <w:t>10</w:t>
            </w:r>
          </w:p>
        </w:tc>
        <w:tc>
          <w:tcPr>
            <w:tcW w:w="2410" w:type="dxa"/>
          </w:tcPr>
          <w:p w14:paraId="39209340" w14:textId="77777777" w:rsidR="00117B47" w:rsidRPr="0036008C" w:rsidRDefault="00117B47" w:rsidP="00F877C8">
            <w:pPr>
              <w:rPr>
                <w:rFonts w:ascii="Arial" w:hAnsi="Arial" w:cs="Arial"/>
                <w:lang w:val="el-GR"/>
              </w:rPr>
            </w:pPr>
            <w:r w:rsidRPr="0036008C">
              <w:rPr>
                <w:rFonts w:ascii="Arial" w:hAnsi="Arial" w:cs="Arial"/>
                <w:szCs w:val="22"/>
                <w:lang w:val="el-GR"/>
              </w:rPr>
              <w:t>Βέροιας</w:t>
            </w:r>
          </w:p>
        </w:tc>
        <w:tc>
          <w:tcPr>
            <w:tcW w:w="3118" w:type="dxa"/>
          </w:tcPr>
          <w:p w14:paraId="31BDBFF7" w14:textId="77777777" w:rsidR="00117B47" w:rsidRPr="0036008C" w:rsidRDefault="00117B47" w:rsidP="00F877C8">
            <w:pPr>
              <w:rPr>
                <w:rFonts w:ascii="Arial" w:hAnsi="Arial" w:cs="Arial"/>
                <w:lang w:val="el-GR"/>
              </w:rPr>
            </w:pPr>
            <w:r w:rsidRPr="0036008C">
              <w:rPr>
                <w:rFonts w:ascii="Arial" w:hAnsi="Arial" w:cs="Arial"/>
                <w:szCs w:val="22"/>
                <w:lang w:val="el-GR"/>
              </w:rPr>
              <w:t>Λευκό</w:t>
            </w:r>
          </w:p>
        </w:tc>
      </w:tr>
      <w:tr w:rsidR="00117B47" w:rsidRPr="0036008C" w14:paraId="7ACFBE6C" w14:textId="77777777" w:rsidTr="00F877C8">
        <w:tc>
          <w:tcPr>
            <w:tcW w:w="567" w:type="dxa"/>
          </w:tcPr>
          <w:p w14:paraId="04040125" w14:textId="77777777" w:rsidR="00117B47" w:rsidRPr="0036008C" w:rsidRDefault="00117B47" w:rsidP="00F877C8">
            <w:pPr>
              <w:jc w:val="right"/>
              <w:rPr>
                <w:rFonts w:ascii="Arial" w:hAnsi="Arial" w:cs="Arial"/>
                <w:lang w:val="el-GR"/>
              </w:rPr>
            </w:pPr>
            <w:r w:rsidRPr="0036008C">
              <w:rPr>
                <w:rFonts w:ascii="Arial" w:hAnsi="Arial" w:cs="Arial"/>
                <w:szCs w:val="22"/>
                <w:lang w:val="el-GR"/>
              </w:rPr>
              <w:t>11</w:t>
            </w:r>
          </w:p>
        </w:tc>
        <w:tc>
          <w:tcPr>
            <w:tcW w:w="2410" w:type="dxa"/>
          </w:tcPr>
          <w:p w14:paraId="28AC8AC3" w14:textId="77777777" w:rsidR="00117B47" w:rsidRPr="0036008C" w:rsidRDefault="00117B47" w:rsidP="00F877C8">
            <w:pPr>
              <w:rPr>
                <w:rFonts w:ascii="Arial" w:hAnsi="Arial" w:cs="Arial"/>
                <w:lang w:val="el-GR"/>
              </w:rPr>
            </w:pPr>
            <w:r w:rsidRPr="0036008C">
              <w:rPr>
                <w:rFonts w:ascii="Arial" w:hAnsi="Arial" w:cs="Arial"/>
                <w:szCs w:val="22"/>
                <w:lang w:val="el-GR"/>
              </w:rPr>
              <w:t>Θάσου</w:t>
            </w:r>
          </w:p>
        </w:tc>
        <w:tc>
          <w:tcPr>
            <w:tcW w:w="3118" w:type="dxa"/>
          </w:tcPr>
          <w:p w14:paraId="7E5415A8" w14:textId="77777777" w:rsidR="00117B47" w:rsidRPr="0036008C" w:rsidRDefault="00117B47" w:rsidP="00F877C8">
            <w:pPr>
              <w:rPr>
                <w:rFonts w:ascii="Arial" w:hAnsi="Arial" w:cs="Arial"/>
                <w:lang w:val="el-GR"/>
              </w:rPr>
            </w:pPr>
            <w:r w:rsidRPr="0036008C">
              <w:rPr>
                <w:rFonts w:ascii="Arial" w:hAnsi="Arial" w:cs="Arial"/>
                <w:szCs w:val="22"/>
                <w:lang w:val="el-GR"/>
              </w:rPr>
              <w:t>Λευκό</w:t>
            </w:r>
          </w:p>
        </w:tc>
      </w:tr>
      <w:tr w:rsidR="00117B47" w:rsidRPr="0036008C" w14:paraId="7D2AB8B6" w14:textId="77777777" w:rsidTr="00F877C8">
        <w:tc>
          <w:tcPr>
            <w:tcW w:w="567" w:type="dxa"/>
            <w:tcBorders>
              <w:bottom w:val="single" w:sz="4" w:space="0" w:color="auto"/>
            </w:tcBorders>
          </w:tcPr>
          <w:p w14:paraId="0EC920C3" w14:textId="77777777" w:rsidR="00117B47" w:rsidRPr="0036008C" w:rsidRDefault="00117B47" w:rsidP="00F877C8">
            <w:pPr>
              <w:jc w:val="right"/>
              <w:rPr>
                <w:rFonts w:ascii="Arial" w:hAnsi="Arial" w:cs="Arial"/>
                <w:lang w:val="el-GR"/>
              </w:rPr>
            </w:pPr>
            <w:r w:rsidRPr="0036008C">
              <w:rPr>
                <w:rFonts w:ascii="Arial" w:hAnsi="Arial" w:cs="Arial"/>
                <w:szCs w:val="22"/>
                <w:lang w:val="el-GR"/>
              </w:rPr>
              <w:t>12</w:t>
            </w:r>
          </w:p>
        </w:tc>
        <w:tc>
          <w:tcPr>
            <w:tcW w:w="2410" w:type="dxa"/>
            <w:tcBorders>
              <w:bottom w:val="single" w:sz="4" w:space="0" w:color="auto"/>
            </w:tcBorders>
          </w:tcPr>
          <w:p w14:paraId="54FA7F21"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Πηλίου</w:t>
            </w:r>
            <w:proofErr w:type="spellEnd"/>
          </w:p>
        </w:tc>
        <w:tc>
          <w:tcPr>
            <w:tcW w:w="3118" w:type="dxa"/>
            <w:tcBorders>
              <w:bottom w:val="single" w:sz="4" w:space="0" w:color="auto"/>
            </w:tcBorders>
          </w:tcPr>
          <w:p w14:paraId="28EBE7DC" w14:textId="77777777" w:rsidR="00117B47" w:rsidRPr="0036008C" w:rsidRDefault="00117B47" w:rsidP="00F877C8">
            <w:pPr>
              <w:rPr>
                <w:rFonts w:ascii="Arial" w:hAnsi="Arial" w:cs="Arial"/>
                <w:lang w:val="el-GR"/>
              </w:rPr>
            </w:pPr>
            <w:r w:rsidRPr="0036008C">
              <w:rPr>
                <w:rFonts w:ascii="Arial" w:hAnsi="Arial" w:cs="Arial"/>
                <w:szCs w:val="22"/>
                <w:lang w:val="el-GR"/>
              </w:rPr>
              <w:t>Λευκό</w:t>
            </w:r>
          </w:p>
        </w:tc>
      </w:tr>
    </w:tbl>
    <w:p w14:paraId="6AFD1D7E" w14:textId="77777777" w:rsidR="00117B47" w:rsidRPr="0036008C" w:rsidRDefault="00117B47" w:rsidP="00117B47">
      <w:pPr>
        <w:rPr>
          <w:rFonts w:ascii="Arial" w:hAnsi="Arial" w:cs="Arial"/>
          <w:szCs w:val="22"/>
        </w:rPr>
      </w:pPr>
    </w:p>
    <w:p w14:paraId="0B6162E3" w14:textId="77777777" w:rsidR="00117B47" w:rsidRPr="0036008C" w:rsidRDefault="00117B47" w:rsidP="00117B47">
      <w:pPr>
        <w:ind w:firstLine="1701"/>
        <w:rPr>
          <w:rFonts w:ascii="Arial" w:hAnsi="Arial" w:cs="Arial"/>
          <w:szCs w:val="22"/>
          <w:lang w:val="el-GR"/>
        </w:rPr>
      </w:pPr>
    </w:p>
    <w:p w14:paraId="321B5889" w14:textId="77777777" w:rsidR="00117B47" w:rsidRPr="0036008C" w:rsidRDefault="00117B47" w:rsidP="00117B47">
      <w:pPr>
        <w:ind w:firstLine="1701"/>
        <w:rPr>
          <w:rFonts w:ascii="Arial" w:hAnsi="Arial" w:cs="Arial"/>
          <w:szCs w:val="22"/>
          <w:lang w:val="el-GR"/>
        </w:rPr>
      </w:pPr>
    </w:p>
    <w:p w14:paraId="5E2050D7" w14:textId="77777777" w:rsidR="00117B47" w:rsidRPr="0036008C" w:rsidRDefault="00117B47" w:rsidP="00117B47">
      <w:pPr>
        <w:ind w:firstLine="1701"/>
        <w:rPr>
          <w:rFonts w:ascii="Arial" w:hAnsi="Arial" w:cs="Arial"/>
          <w:szCs w:val="22"/>
          <w:lang w:val="el-GR"/>
        </w:rPr>
      </w:pPr>
    </w:p>
    <w:p w14:paraId="18CA367A" w14:textId="77777777" w:rsidR="00117B47" w:rsidRPr="0036008C" w:rsidRDefault="00117B47" w:rsidP="00117B47">
      <w:pPr>
        <w:ind w:firstLine="1701"/>
        <w:rPr>
          <w:rFonts w:ascii="Arial" w:hAnsi="Arial" w:cs="Arial"/>
          <w:szCs w:val="22"/>
          <w:lang w:val="el-GR"/>
        </w:rPr>
      </w:pPr>
    </w:p>
    <w:p w14:paraId="2098AF27" w14:textId="77777777" w:rsidR="00117B47" w:rsidRPr="0036008C" w:rsidRDefault="00117B47" w:rsidP="00117B47">
      <w:pPr>
        <w:ind w:firstLine="1701"/>
        <w:rPr>
          <w:rFonts w:ascii="Arial" w:hAnsi="Arial" w:cs="Arial"/>
          <w:szCs w:val="22"/>
          <w:lang w:val="el-GR"/>
        </w:rPr>
      </w:pPr>
    </w:p>
    <w:p w14:paraId="1C8433ED" w14:textId="77777777" w:rsidR="00117B47" w:rsidRPr="0036008C" w:rsidRDefault="00117B47" w:rsidP="00117B47">
      <w:pPr>
        <w:ind w:firstLine="1701"/>
        <w:rPr>
          <w:rFonts w:ascii="Arial" w:hAnsi="Arial" w:cs="Arial"/>
          <w:szCs w:val="22"/>
          <w:lang w:val="el-GR"/>
        </w:rPr>
      </w:pPr>
      <w:r w:rsidRPr="0036008C">
        <w:rPr>
          <w:rFonts w:ascii="Arial" w:hAnsi="Arial" w:cs="Arial"/>
          <w:szCs w:val="22"/>
          <w:lang w:val="el-GR"/>
        </w:rPr>
        <w:t>ΣΚΛΗΡΑ: συνηθισμένης φθοράς και δύσκολης κατεργασίας</w:t>
      </w:r>
    </w:p>
    <w:p w14:paraId="16C8CCE3" w14:textId="77777777" w:rsidR="00117B47" w:rsidRPr="0036008C" w:rsidRDefault="00117B47" w:rsidP="00117B47">
      <w:pPr>
        <w:rPr>
          <w:rFonts w:ascii="Arial" w:hAnsi="Arial" w:cs="Arial"/>
          <w:sz w:val="12"/>
          <w:szCs w:val="12"/>
          <w:lang w:val="el-GR"/>
        </w:rPr>
      </w:pPr>
    </w:p>
    <w:tbl>
      <w:tblPr>
        <w:tblW w:w="0" w:type="auto"/>
        <w:tblInd w:w="18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67"/>
        <w:gridCol w:w="2410"/>
        <w:gridCol w:w="3119"/>
      </w:tblGrid>
      <w:tr w:rsidR="00117B47" w:rsidRPr="0036008C" w14:paraId="54C5B930" w14:textId="77777777" w:rsidTr="00F877C8">
        <w:tc>
          <w:tcPr>
            <w:tcW w:w="567" w:type="dxa"/>
            <w:tcBorders>
              <w:top w:val="single" w:sz="4" w:space="0" w:color="auto"/>
            </w:tcBorders>
          </w:tcPr>
          <w:p w14:paraId="3068E660" w14:textId="77777777" w:rsidR="00117B47" w:rsidRPr="0036008C" w:rsidRDefault="00117B47" w:rsidP="00F877C8">
            <w:pPr>
              <w:jc w:val="right"/>
              <w:rPr>
                <w:rFonts w:ascii="Arial" w:hAnsi="Arial" w:cs="Arial"/>
                <w:lang w:val="el-GR"/>
              </w:rPr>
            </w:pPr>
            <w:r w:rsidRPr="0036008C">
              <w:rPr>
                <w:rFonts w:ascii="Arial" w:hAnsi="Arial" w:cs="Arial"/>
                <w:szCs w:val="22"/>
                <w:lang w:val="el-GR"/>
              </w:rPr>
              <w:t>1</w:t>
            </w:r>
          </w:p>
        </w:tc>
        <w:tc>
          <w:tcPr>
            <w:tcW w:w="2410" w:type="dxa"/>
            <w:tcBorders>
              <w:top w:val="single" w:sz="4" w:space="0" w:color="auto"/>
            </w:tcBorders>
          </w:tcPr>
          <w:p w14:paraId="435AB669" w14:textId="77777777" w:rsidR="00117B47" w:rsidRPr="0036008C" w:rsidRDefault="00117B47" w:rsidP="00F877C8">
            <w:pPr>
              <w:rPr>
                <w:rFonts w:ascii="Arial" w:hAnsi="Arial" w:cs="Arial"/>
                <w:lang w:val="el-GR"/>
              </w:rPr>
            </w:pPr>
            <w:r w:rsidRPr="0036008C">
              <w:rPr>
                <w:rFonts w:ascii="Arial" w:hAnsi="Arial" w:cs="Arial"/>
                <w:szCs w:val="22"/>
                <w:lang w:val="el-GR"/>
              </w:rPr>
              <w:t>Ερέτριας</w:t>
            </w:r>
          </w:p>
        </w:tc>
        <w:tc>
          <w:tcPr>
            <w:tcW w:w="3119" w:type="dxa"/>
            <w:tcBorders>
              <w:top w:val="single" w:sz="4" w:space="0" w:color="auto"/>
            </w:tcBorders>
          </w:tcPr>
          <w:p w14:paraId="0A14A334"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Ερυθρότεφρο</w:t>
            </w:r>
            <w:proofErr w:type="spellEnd"/>
          </w:p>
        </w:tc>
      </w:tr>
      <w:tr w:rsidR="00117B47" w:rsidRPr="0036008C" w14:paraId="5E811A55" w14:textId="77777777" w:rsidTr="00F877C8">
        <w:tc>
          <w:tcPr>
            <w:tcW w:w="567" w:type="dxa"/>
          </w:tcPr>
          <w:p w14:paraId="405E423A" w14:textId="77777777" w:rsidR="00117B47" w:rsidRPr="0036008C" w:rsidRDefault="00117B47" w:rsidP="00F877C8">
            <w:pPr>
              <w:jc w:val="right"/>
              <w:rPr>
                <w:rFonts w:ascii="Arial" w:hAnsi="Arial" w:cs="Arial"/>
                <w:lang w:val="el-GR"/>
              </w:rPr>
            </w:pPr>
            <w:r w:rsidRPr="0036008C">
              <w:rPr>
                <w:rFonts w:ascii="Arial" w:hAnsi="Arial" w:cs="Arial"/>
                <w:szCs w:val="22"/>
                <w:lang w:val="el-GR"/>
              </w:rPr>
              <w:t>2</w:t>
            </w:r>
          </w:p>
        </w:tc>
        <w:tc>
          <w:tcPr>
            <w:tcW w:w="2410" w:type="dxa"/>
          </w:tcPr>
          <w:p w14:paraId="7B1F7219" w14:textId="77777777" w:rsidR="00117B47" w:rsidRPr="0036008C" w:rsidRDefault="00117B47" w:rsidP="00F877C8">
            <w:pPr>
              <w:rPr>
                <w:rFonts w:ascii="Arial" w:hAnsi="Arial" w:cs="Arial"/>
                <w:lang w:val="el-GR"/>
              </w:rPr>
            </w:pPr>
            <w:r w:rsidRPr="0036008C">
              <w:rPr>
                <w:rFonts w:ascii="Arial" w:hAnsi="Arial" w:cs="Arial"/>
                <w:szCs w:val="22"/>
                <w:lang w:val="el-GR"/>
              </w:rPr>
              <w:t>Αμαρύνθου</w:t>
            </w:r>
          </w:p>
        </w:tc>
        <w:tc>
          <w:tcPr>
            <w:tcW w:w="3119" w:type="dxa"/>
          </w:tcPr>
          <w:p w14:paraId="006930C8"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Ερυθρότεφρο</w:t>
            </w:r>
            <w:proofErr w:type="spellEnd"/>
          </w:p>
        </w:tc>
      </w:tr>
      <w:tr w:rsidR="00117B47" w:rsidRPr="0036008C" w14:paraId="15092E9C" w14:textId="77777777" w:rsidTr="00F877C8">
        <w:tc>
          <w:tcPr>
            <w:tcW w:w="567" w:type="dxa"/>
          </w:tcPr>
          <w:p w14:paraId="19DC1922" w14:textId="77777777" w:rsidR="00117B47" w:rsidRPr="0036008C" w:rsidRDefault="00117B47" w:rsidP="00F877C8">
            <w:pPr>
              <w:jc w:val="right"/>
              <w:rPr>
                <w:rFonts w:ascii="Arial" w:hAnsi="Arial" w:cs="Arial"/>
                <w:lang w:val="el-GR"/>
              </w:rPr>
            </w:pPr>
            <w:r w:rsidRPr="0036008C">
              <w:rPr>
                <w:rFonts w:ascii="Arial" w:hAnsi="Arial" w:cs="Arial"/>
                <w:szCs w:val="22"/>
                <w:lang w:val="el-GR"/>
              </w:rPr>
              <w:t>3</w:t>
            </w:r>
          </w:p>
        </w:tc>
        <w:tc>
          <w:tcPr>
            <w:tcW w:w="2410" w:type="dxa"/>
          </w:tcPr>
          <w:p w14:paraId="2BBCDE95"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Δομβραϊνης</w:t>
            </w:r>
            <w:proofErr w:type="spellEnd"/>
            <w:r w:rsidRPr="0036008C">
              <w:rPr>
                <w:rFonts w:ascii="Arial" w:hAnsi="Arial" w:cs="Arial"/>
                <w:szCs w:val="22"/>
                <w:lang w:val="el-GR"/>
              </w:rPr>
              <w:t xml:space="preserve"> Θηβών</w:t>
            </w:r>
          </w:p>
        </w:tc>
        <w:tc>
          <w:tcPr>
            <w:tcW w:w="3119" w:type="dxa"/>
          </w:tcPr>
          <w:p w14:paraId="07B3BA92" w14:textId="77777777" w:rsidR="00117B47" w:rsidRPr="0036008C" w:rsidRDefault="00117B47" w:rsidP="00F877C8">
            <w:pPr>
              <w:rPr>
                <w:rFonts w:ascii="Arial" w:hAnsi="Arial" w:cs="Arial"/>
                <w:lang w:val="el-GR"/>
              </w:rPr>
            </w:pPr>
            <w:r w:rsidRPr="0036008C">
              <w:rPr>
                <w:rFonts w:ascii="Arial" w:hAnsi="Arial" w:cs="Arial"/>
                <w:szCs w:val="22"/>
                <w:lang w:val="el-GR"/>
              </w:rPr>
              <w:t>Μπεζ</w:t>
            </w:r>
          </w:p>
        </w:tc>
      </w:tr>
      <w:tr w:rsidR="00117B47" w:rsidRPr="0036008C" w14:paraId="39A6B851" w14:textId="77777777" w:rsidTr="00F877C8">
        <w:tc>
          <w:tcPr>
            <w:tcW w:w="567" w:type="dxa"/>
          </w:tcPr>
          <w:p w14:paraId="1C4DD9A9" w14:textId="77777777" w:rsidR="00117B47" w:rsidRPr="0036008C" w:rsidRDefault="00117B47" w:rsidP="00F877C8">
            <w:pPr>
              <w:jc w:val="right"/>
              <w:rPr>
                <w:rFonts w:ascii="Arial" w:hAnsi="Arial" w:cs="Arial"/>
                <w:lang w:val="el-GR"/>
              </w:rPr>
            </w:pPr>
            <w:r w:rsidRPr="0036008C">
              <w:rPr>
                <w:rFonts w:ascii="Arial" w:hAnsi="Arial" w:cs="Arial"/>
                <w:szCs w:val="22"/>
                <w:lang w:val="el-GR"/>
              </w:rPr>
              <w:t>4</w:t>
            </w:r>
          </w:p>
        </w:tc>
        <w:tc>
          <w:tcPr>
            <w:tcW w:w="2410" w:type="dxa"/>
          </w:tcPr>
          <w:p w14:paraId="71A3EAB4"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Δομβραϊνης</w:t>
            </w:r>
            <w:proofErr w:type="spellEnd"/>
            <w:r w:rsidRPr="0036008C">
              <w:rPr>
                <w:rFonts w:ascii="Arial" w:hAnsi="Arial" w:cs="Arial"/>
                <w:szCs w:val="22"/>
                <w:lang w:val="el-GR"/>
              </w:rPr>
              <w:t xml:space="preserve"> Θηβών</w:t>
            </w:r>
          </w:p>
        </w:tc>
        <w:tc>
          <w:tcPr>
            <w:tcW w:w="3119" w:type="dxa"/>
          </w:tcPr>
          <w:p w14:paraId="386FF214" w14:textId="77777777" w:rsidR="00117B47" w:rsidRPr="0036008C" w:rsidRDefault="00117B47" w:rsidP="00F877C8">
            <w:pPr>
              <w:rPr>
                <w:rFonts w:ascii="Arial" w:hAnsi="Arial" w:cs="Arial"/>
                <w:lang w:val="el-GR"/>
              </w:rPr>
            </w:pPr>
            <w:r w:rsidRPr="0036008C">
              <w:rPr>
                <w:rFonts w:ascii="Arial" w:hAnsi="Arial" w:cs="Arial"/>
                <w:szCs w:val="22"/>
                <w:lang w:val="el-GR"/>
              </w:rPr>
              <w:t>Κίτρινο</w:t>
            </w:r>
          </w:p>
        </w:tc>
      </w:tr>
      <w:tr w:rsidR="00117B47" w:rsidRPr="0036008C" w14:paraId="08604F9C" w14:textId="77777777" w:rsidTr="00F877C8">
        <w:tc>
          <w:tcPr>
            <w:tcW w:w="567" w:type="dxa"/>
          </w:tcPr>
          <w:p w14:paraId="4BF9C71A" w14:textId="77777777" w:rsidR="00117B47" w:rsidRPr="0036008C" w:rsidRDefault="00117B47" w:rsidP="00F877C8">
            <w:pPr>
              <w:jc w:val="right"/>
              <w:rPr>
                <w:rFonts w:ascii="Arial" w:hAnsi="Arial" w:cs="Arial"/>
                <w:lang w:val="el-GR"/>
              </w:rPr>
            </w:pPr>
            <w:r w:rsidRPr="0036008C">
              <w:rPr>
                <w:rFonts w:ascii="Arial" w:hAnsi="Arial" w:cs="Arial"/>
                <w:szCs w:val="22"/>
                <w:lang w:val="el-GR"/>
              </w:rPr>
              <w:t>5</w:t>
            </w:r>
          </w:p>
        </w:tc>
        <w:tc>
          <w:tcPr>
            <w:tcW w:w="2410" w:type="dxa"/>
          </w:tcPr>
          <w:p w14:paraId="48581BD1"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Δομβραϊνης</w:t>
            </w:r>
            <w:proofErr w:type="spellEnd"/>
            <w:r w:rsidRPr="0036008C">
              <w:rPr>
                <w:rFonts w:ascii="Arial" w:hAnsi="Arial" w:cs="Arial"/>
                <w:szCs w:val="22"/>
                <w:lang w:val="el-GR"/>
              </w:rPr>
              <w:t xml:space="preserve"> Θηβών</w:t>
            </w:r>
          </w:p>
        </w:tc>
        <w:tc>
          <w:tcPr>
            <w:tcW w:w="3119" w:type="dxa"/>
          </w:tcPr>
          <w:p w14:paraId="773005ED" w14:textId="77777777" w:rsidR="00117B47" w:rsidRPr="0036008C" w:rsidRDefault="00117B47" w:rsidP="00F877C8">
            <w:pPr>
              <w:rPr>
                <w:rFonts w:ascii="Arial" w:hAnsi="Arial" w:cs="Arial"/>
                <w:lang w:val="el-GR"/>
              </w:rPr>
            </w:pPr>
            <w:r w:rsidRPr="0036008C">
              <w:rPr>
                <w:rFonts w:ascii="Arial" w:hAnsi="Arial" w:cs="Arial"/>
                <w:szCs w:val="22"/>
                <w:lang w:val="el-GR"/>
              </w:rPr>
              <w:t>Ερυθρό</w:t>
            </w:r>
          </w:p>
        </w:tc>
      </w:tr>
      <w:tr w:rsidR="00117B47" w:rsidRPr="0036008C" w14:paraId="4CFE0D89" w14:textId="77777777" w:rsidTr="00F877C8">
        <w:tc>
          <w:tcPr>
            <w:tcW w:w="567" w:type="dxa"/>
          </w:tcPr>
          <w:p w14:paraId="71DAC68C" w14:textId="77777777" w:rsidR="00117B47" w:rsidRPr="0036008C" w:rsidRDefault="00117B47" w:rsidP="00F877C8">
            <w:pPr>
              <w:jc w:val="right"/>
              <w:rPr>
                <w:rFonts w:ascii="Arial" w:hAnsi="Arial" w:cs="Arial"/>
                <w:lang w:val="el-GR"/>
              </w:rPr>
            </w:pPr>
            <w:r w:rsidRPr="0036008C">
              <w:rPr>
                <w:rFonts w:ascii="Arial" w:hAnsi="Arial" w:cs="Arial"/>
                <w:szCs w:val="22"/>
                <w:lang w:val="el-GR"/>
              </w:rPr>
              <w:t>6</w:t>
            </w:r>
          </w:p>
        </w:tc>
        <w:tc>
          <w:tcPr>
            <w:tcW w:w="2410" w:type="dxa"/>
          </w:tcPr>
          <w:p w14:paraId="70FFCF82"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Στύρων</w:t>
            </w:r>
            <w:proofErr w:type="spellEnd"/>
          </w:p>
        </w:tc>
        <w:tc>
          <w:tcPr>
            <w:tcW w:w="3119" w:type="dxa"/>
          </w:tcPr>
          <w:p w14:paraId="20C8A8BD" w14:textId="77777777" w:rsidR="00117B47" w:rsidRPr="0036008C" w:rsidRDefault="00117B47" w:rsidP="00F877C8">
            <w:pPr>
              <w:rPr>
                <w:rFonts w:ascii="Arial" w:hAnsi="Arial" w:cs="Arial"/>
                <w:lang w:val="el-GR"/>
              </w:rPr>
            </w:pPr>
            <w:r w:rsidRPr="0036008C">
              <w:rPr>
                <w:rFonts w:ascii="Arial" w:hAnsi="Arial" w:cs="Arial"/>
                <w:szCs w:val="22"/>
                <w:lang w:val="el-GR"/>
              </w:rPr>
              <w:t>Πράσινο</w:t>
            </w:r>
          </w:p>
        </w:tc>
      </w:tr>
      <w:tr w:rsidR="00117B47" w:rsidRPr="0036008C" w14:paraId="1C473353" w14:textId="77777777" w:rsidTr="00F877C8">
        <w:tc>
          <w:tcPr>
            <w:tcW w:w="567" w:type="dxa"/>
          </w:tcPr>
          <w:p w14:paraId="495A276C" w14:textId="77777777" w:rsidR="00117B47" w:rsidRPr="0036008C" w:rsidRDefault="00117B47" w:rsidP="00F877C8">
            <w:pPr>
              <w:jc w:val="right"/>
              <w:rPr>
                <w:rFonts w:ascii="Arial" w:hAnsi="Arial" w:cs="Arial"/>
              </w:rPr>
            </w:pPr>
            <w:r w:rsidRPr="0036008C">
              <w:rPr>
                <w:rFonts w:ascii="Arial" w:hAnsi="Arial" w:cs="Arial"/>
                <w:szCs w:val="22"/>
              </w:rPr>
              <w:t>7</w:t>
            </w:r>
          </w:p>
        </w:tc>
        <w:tc>
          <w:tcPr>
            <w:tcW w:w="2410" w:type="dxa"/>
          </w:tcPr>
          <w:p w14:paraId="22A72E3B" w14:textId="77777777" w:rsidR="00117B47" w:rsidRPr="0036008C" w:rsidRDefault="00117B47" w:rsidP="00F877C8">
            <w:pPr>
              <w:rPr>
                <w:rFonts w:ascii="Arial" w:hAnsi="Arial" w:cs="Arial"/>
              </w:rPr>
            </w:pPr>
            <w:proofErr w:type="spellStart"/>
            <w:r w:rsidRPr="0036008C">
              <w:rPr>
                <w:rFonts w:ascii="Arial" w:hAnsi="Arial" w:cs="Arial"/>
                <w:szCs w:val="22"/>
              </w:rPr>
              <w:t>Λάρισ</w:t>
            </w:r>
            <w:proofErr w:type="spellEnd"/>
            <w:r w:rsidRPr="0036008C">
              <w:rPr>
                <w:rFonts w:ascii="Arial" w:hAnsi="Arial" w:cs="Arial"/>
                <w:szCs w:val="22"/>
              </w:rPr>
              <w:t>ας</w:t>
            </w:r>
          </w:p>
        </w:tc>
        <w:tc>
          <w:tcPr>
            <w:tcW w:w="3119" w:type="dxa"/>
          </w:tcPr>
          <w:p w14:paraId="02A558AA" w14:textId="77777777" w:rsidR="00117B47" w:rsidRPr="0036008C" w:rsidRDefault="00117B47" w:rsidP="00F877C8">
            <w:pPr>
              <w:rPr>
                <w:rFonts w:ascii="Arial" w:hAnsi="Arial" w:cs="Arial"/>
              </w:rPr>
            </w:pPr>
            <w:proofErr w:type="spellStart"/>
            <w:r w:rsidRPr="0036008C">
              <w:rPr>
                <w:rFonts w:ascii="Arial" w:hAnsi="Arial" w:cs="Arial"/>
                <w:szCs w:val="22"/>
              </w:rPr>
              <w:t>Πράσινο</w:t>
            </w:r>
            <w:proofErr w:type="spellEnd"/>
          </w:p>
        </w:tc>
      </w:tr>
      <w:tr w:rsidR="00117B47" w:rsidRPr="0036008C" w14:paraId="5873FE90" w14:textId="77777777" w:rsidTr="00F877C8">
        <w:tc>
          <w:tcPr>
            <w:tcW w:w="567" w:type="dxa"/>
          </w:tcPr>
          <w:p w14:paraId="7288A828" w14:textId="77777777" w:rsidR="00117B47" w:rsidRPr="0036008C" w:rsidRDefault="00117B47" w:rsidP="00F877C8">
            <w:pPr>
              <w:jc w:val="right"/>
              <w:rPr>
                <w:rFonts w:ascii="Arial" w:hAnsi="Arial" w:cs="Arial"/>
                <w:lang w:val="el-GR"/>
              </w:rPr>
            </w:pPr>
            <w:r w:rsidRPr="0036008C">
              <w:rPr>
                <w:rFonts w:ascii="Arial" w:hAnsi="Arial" w:cs="Arial"/>
                <w:szCs w:val="22"/>
                <w:lang w:val="el-GR"/>
              </w:rPr>
              <w:t>8</w:t>
            </w:r>
          </w:p>
        </w:tc>
        <w:tc>
          <w:tcPr>
            <w:tcW w:w="2410" w:type="dxa"/>
          </w:tcPr>
          <w:p w14:paraId="7FA7EF6D" w14:textId="77777777" w:rsidR="00117B47" w:rsidRPr="0036008C" w:rsidRDefault="00117B47" w:rsidP="00F877C8">
            <w:pPr>
              <w:rPr>
                <w:rFonts w:ascii="Arial" w:hAnsi="Arial" w:cs="Arial"/>
                <w:lang w:val="el-GR"/>
              </w:rPr>
            </w:pPr>
            <w:r w:rsidRPr="0036008C">
              <w:rPr>
                <w:rFonts w:ascii="Arial" w:hAnsi="Arial" w:cs="Arial"/>
                <w:szCs w:val="22"/>
                <w:lang w:val="el-GR"/>
              </w:rPr>
              <w:t>Ιωαννίνων</w:t>
            </w:r>
          </w:p>
        </w:tc>
        <w:tc>
          <w:tcPr>
            <w:tcW w:w="3119" w:type="dxa"/>
          </w:tcPr>
          <w:p w14:paraId="68993430" w14:textId="77777777" w:rsidR="00117B47" w:rsidRPr="0036008C" w:rsidRDefault="00117B47" w:rsidP="00F877C8">
            <w:pPr>
              <w:rPr>
                <w:rFonts w:ascii="Arial" w:hAnsi="Arial" w:cs="Arial"/>
                <w:lang w:val="el-GR"/>
              </w:rPr>
            </w:pPr>
            <w:r w:rsidRPr="0036008C">
              <w:rPr>
                <w:rFonts w:ascii="Arial" w:hAnsi="Arial" w:cs="Arial"/>
                <w:szCs w:val="22"/>
                <w:lang w:val="el-GR"/>
              </w:rPr>
              <w:t>Μπεζ</w:t>
            </w:r>
          </w:p>
        </w:tc>
      </w:tr>
      <w:tr w:rsidR="00117B47" w:rsidRPr="0036008C" w14:paraId="78CEB7CE" w14:textId="77777777" w:rsidTr="00F877C8">
        <w:tc>
          <w:tcPr>
            <w:tcW w:w="567" w:type="dxa"/>
          </w:tcPr>
          <w:p w14:paraId="74F9AE14" w14:textId="77777777" w:rsidR="00117B47" w:rsidRPr="0036008C" w:rsidRDefault="00117B47" w:rsidP="00F877C8">
            <w:pPr>
              <w:jc w:val="right"/>
              <w:rPr>
                <w:rFonts w:ascii="Arial" w:hAnsi="Arial" w:cs="Arial"/>
                <w:lang w:val="el-GR"/>
              </w:rPr>
            </w:pPr>
            <w:r w:rsidRPr="0036008C">
              <w:rPr>
                <w:rFonts w:ascii="Arial" w:hAnsi="Arial" w:cs="Arial"/>
                <w:szCs w:val="22"/>
                <w:lang w:val="el-GR"/>
              </w:rPr>
              <w:t>9</w:t>
            </w:r>
          </w:p>
        </w:tc>
        <w:tc>
          <w:tcPr>
            <w:tcW w:w="2410" w:type="dxa"/>
          </w:tcPr>
          <w:p w14:paraId="29983851" w14:textId="77777777" w:rsidR="00117B47" w:rsidRPr="0036008C" w:rsidRDefault="00117B47" w:rsidP="00F877C8">
            <w:pPr>
              <w:rPr>
                <w:rFonts w:ascii="Arial" w:hAnsi="Arial" w:cs="Arial"/>
                <w:lang w:val="el-GR"/>
              </w:rPr>
            </w:pPr>
            <w:r w:rsidRPr="0036008C">
              <w:rPr>
                <w:rFonts w:ascii="Arial" w:hAnsi="Arial" w:cs="Arial"/>
                <w:szCs w:val="22"/>
                <w:lang w:val="el-GR"/>
              </w:rPr>
              <w:t>Φαρσάλων</w:t>
            </w:r>
          </w:p>
        </w:tc>
        <w:tc>
          <w:tcPr>
            <w:tcW w:w="3119" w:type="dxa"/>
          </w:tcPr>
          <w:p w14:paraId="4FB5496D" w14:textId="77777777" w:rsidR="00117B47" w:rsidRPr="0036008C" w:rsidRDefault="00117B47" w:rsidP="00F877C8">
            <w:pPr>
              <w:rPr>
                <w:rFonts w:ascii="Arial" w:hAnsi="Arial" w:cs="Arial"/>
                <w:lang w:val="el-GR"/>
              </w:rPr>
            </w:pPr>
            <w:r w:rsidRPr="0036008C">
              <w:rPr>
                <w:rFonts w:ascii="Arial" w:hAnsi="Arial" w:cs="Arial"/>
                <w:szCs w:val="22"/>
                <w:lang w:val="el-GR"/>
              </w:rPr>
              <w:t>Γκρι</w:t>
            </w:r>
          </w:p>
        </w:tc>
      </w:tr>
      <w:tr w:rsidR="00117B47" w:rsidRPr="0036008C" w14:paraId="4A3AF3C8" w14:textId="77777777" w:rsidTr="00F877C8">
        <w:tc>
          <w:tcPr>
            <w:tcW w:w="567" w:type="dxa"/>
          </w:tcPr>
          <w:p w14:paraId="2D6E588B" w14:textId="77777777" w:rsidR="00117B47" w:rsidRPr="0036008C" w:rsidRDefault="00117B47" w:rsidP="00F877C8">
            <w:pPr>
              <w:jc w:val="right"/>
              <w:rPr>
                <w:rFonts w:ascii="Arial" w:hAnsi="Arial" w:cs="Arial"/>
                <w:lang w:val="el-GR"/>
              </w:rPr>
            </w:pPr>
            <w:r w:rsidRPr="0036008C">
              <w:rPr>
                <w:rFonts w:ascii="Arial" w:hAnsi="Arial" w:cs="Arial"/>
                <w:szCs w:val="22"/>
                <w:lang w:val="el-GR"/>
              </w:rPr>
              <w:t>10</w:t>
            </w:r>
          </w:p>
        </w:tc>
        <w:tc>
          <w:tcPr>
            <w:tcW w:w="2410" w:type="dxa"/>
          </w:tcPr>
          <w:p w14:paraId="7D4785F6" w14:textId="77777777" w:rsidR="00117B47" w:rsidRPr="0036008C" w:rsidRDefault="00117B47" w:rsidP="00F877C8">
            <w:pPr>
              <w:rPr>
                <w:rFonts w:ascii="Arial" w:hAnsi="Arial" w:cs="Arial"/>
                <w:lang w:val="el-GR"/>
              </w:rPr>
            </w:pPr>
            <w:r w:rsidRPr="0036008C">
              <w:rPr>
                <w:rFonts w:ascii="Arial" w:hAnsi="Arial" w:cs="Arial"/>
                <w:szCs w:val="22"/>
                <w:lang w:val="el-GR"/>
              </w:rPr>
              <w:t>Ύδρας</w:t>
            </w:r>
          </w:p>
        </w:tc>
        <w:tc>
          <w:tcPr>
            <w:tcW w:w="3119" w:type="dxa"/>
          </w:tcPr>
          <w:p w14:paraId="3BEB3AC9"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Ροδότεφρο</w:t>
            </w:r>
            <w:proofErr w:type="spellEnd"/>
            <w:r w:rsidRPr="0036008C">
              <w:rPr>
                <w:rFonts w:ascii="Arial" w:hAnsi="Arial" w:cs="Arial"/>
                <w:szCs w:val="22"/>
                <w:lang w:val="el-GR"/>
              </w:rPr>
              <w:t xml:space="preserve"> πολύχρωμο</w:t>
            </w:r>
          </w:p>
        </w:tc>
      </w:tr>
      <w:tr w:rsidR="00117B47" w:rsidRPr="0036008C" w14:paraId="6BE392A7" w14:textId="77777777" w:rsidTr="00F877C8">
        <w:tc>
          <w:tcPr>
            <w:tcW w:w="567" w:type="dxa"/>
            <w:tcBorders>
              <w:bottom w:val="single" w:sz="4" w:space="0" w:color="auto"/>
            </w:tcBorders>
          </w:tcPr>
          <w:p w14:paraId="52A7136D" w14:textId="77777777" w:rsidR="00117B47" w:rsidRPr="0036008C" w:rsidRDefault="00117B47" w:rsidP="00F877C8">
            <w:pPr>
              <w:jc w:val="right"/>
              <w:rPr>
                <w:rFonts w:ascii="Arial" w:hAnsi="Arial" w:cs="Arial"/>
              </w:rPr>
            </w:pPr>
            <w:r w:rsidRPr="0036008C">
              <w:rPr>
                <w:rFonts w:ascii="Arial" w:hAnsi="Arial" w:cs="Arial"/>
                <w:szCs w:val="22"/>
              </w:rPr>
              <w:t>11</w:t>
            </w:r>
          </w:p>
        </w:tc>
        <w:tc>
          <w:tcPr>
            <w:tcW w:w="2410" w:type="dxa"/>
            <w:tcBorders>
              <w:bottom w:val="single" w:sz="4" w:space="0" w:color="auto"/>
            </w:tcBorders>
          </w:tcPr>
          <w:p w14:paraId="6EA11948" w14:textId="77777777" w:rsidR="00117B47" w:rsidRPr="0036008C" w:rsidRDefault="00117B47" w:rsidP="00F877C8">
            <w:pPr>
              <w:rPr>
                <w:rFonts w:ascii="Arial" w:hAnsi="Arial" w:cs="Arial"/>
              </w:rPr>
            </w:pPr>
            <w:proofErr w:type="spellStart"/>
            <w:r w:rsidRPr="0036008C">
              <w:rPr>
                <w:rFonts w:ascii="Arial" w:hAnsi="Arial" w:cs="Arial"/>
                <w:szCs w:val="22"/>
              </w:rPr>
              <w:t>Διονύσου</w:t>
            </w:r>
            <w:proofErr w:type="spellEnd"/>
          </w:p>
        </w:tc>
        <w:tc>
          <w:tcPr>
            <w:tcW w:w="3119" w:type="dxa"/>
            <w:tcBorders>
              <w:bottom w:val="single" w:sz="4" w:space="0" w:color="auto"/>
            </w:tcBorders>
          </w:tcPr>
          <w:p w14:paraId="3553D372" w14:textId="77777777" w:rsidR="00117B47" w:rsidRPr="0036008C" w:rsidRDefault="00117B47" w:rsidP="00F877C8">
            <w:pPr>
              <w:rPr>
                <w:rFonts w:ascii="Arial" w:hAnsi="Arial" w:cs="Arial"/>
              </w:rPr>
            </w:pPr>
            <w:proofErr w:type="spellStart"/>
            <w:r w:rsidRPr="0036008C">
              <w:rPr>
                <w:rFonts w:ascii="Arial" w:hAnsi="Arial" w:cs="Arial"/>
                <w:szCs w:val="22"/>
              </w:rPr>
              <w:t>Χιονόλευκο</w:t>
            </w:r>
            <w:proofErr w:type="spellEnd"/>
          </w:p>
        </w:tc>
      </w:tr>
    </w:tbl>
    <w:p w14:paraId="147E137F" w14:textId="77777777" w:rsidR="00117B47" w:rsidRPr="0036008C" w:rsidRDefault="00117B47" w:rsidP="00117B47">
      <w:pPr>
        <w:rPr>
          <w:rFonts w:ascii="Arial" w:hAnsi="Arial" w:cs="Arial"/>
          <w:szCs w:val="22"/>
          <w:lang w:val="el-GR"/>
        </w:rPr>
      </w:pPr>
    </w:p>
    <w:p w14:paraId="43BEA84F" w14:textId="77777777" w:rsidR="00117B47" w:rsidRPr="0036008C" w:rsidRDefault="00117B47" w:rsidP="00117B47">
      <w:pPr>
        <w:ind w:left="459" w:firstLine="1242"/>
        <w:rPr>
          <w:rFonts w:ascii="Arial" w:hAnsi="Arial" w:cs="Arial"/>
          <w:szCs w:val="22"/>
          <w:lang w:val="el-GR"/>
        </w:rPr>
      </w:pPr>
      <w:r w:rsidRPr="0036008C">
        <w:rPr>
          <w:rFonts w:ascii="Arial" w:hAnsi="Arial" w:cs="Arial"/>
          <w:szCs w:val="22"/>
          <w:lang w:val="el-GR"/>
        </w:rPr>
        <w:t xml:space="preserve">ΕΞΑΙΡΕΤΙΚΩΣ ΣΚΛΗΡΑ: μέτριας φθοράς και δύσκολης κατεργασίας </w:t>
      </w:r>
    </w:p>
    <w:p w14:paraId="044BA8E2" w14:textId="77777777" w:rsidR="00117B47" w:rsidRPr="0036008C" w:rsidRDefault="00117B47" w:rsidP="00117B47">
      <w:pPr>
        <w:rPr>
          <w:rFonts w:ascii="Arial" w:hAnsi="Arial" w:cs="Arial"/>
          <w:sz w:val="12"/>
          <w:szCs w:val="12"/>
          <w:lang w:val="el-GR"/>
        </w:rPr>
      </w:pPr>
    </w:p>
    <w:tbl>
      <w:tblPr>
        <w:tblW w:w="0" w:type="auto"/>
        <w:tblInd w:w="18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67"/>
        <w:gridCol w:w="2410"/>
        <w:gridCol w:w="3119"/>
      </w:tblGrid>
      <w:tr w:rsidR="00117B47" w:rsidRPr="0036008C" w14:paraId="7655A950" w14:textId="77777777" w:rsidTr="00F877C8">
        <w:tc>
          <w:tcPr>
            <w:tcW w:w="567" w:type="dxa"/>
            <w:tcBorders>
              <w:top w:val="single" w:sz="4" w:space="0" w:color="auto"/>
            </w:tcBorders>
          </w:tcPr>
          <w:p w14:paraId="659A92D5" w14:textId="77777777" w:rsidR="00117B47" w:rsidRPr="0036008C" w:rsidRDefault="00117B47" w:rsidP="00F877C8">
            <w:pPr>
              <w:jc w:val="right"/>
              <w:rPr>
                <w:rFonts w:ascii="Arial" w:hAnsi="Arial" w:cs="Arial"/>
                <w:lang w:val="el-GR"/>
              </w:rPr>
            </w:pPr>
            <w:r w:rsidRPr="0036008C">
              <w:rPr>
                <w:rFonts w:ascii="Arial" w:hAnsi="Arial" w:cs="Arial"/>
                <w:szCs w:val="22"/>
                <w:lang w:val="el-GR"/>
              </w:rPr>
              <w:t>1</w:t>
            </w:r>
          </w:p>
        </w:tc>
        <w:tc>
          <w:tcPr>
            <w:tcW w:w="2410" w:type="dxa"/>
            <w:tcBorders>
              <w:top w:val="single" w:sz="4" w:space="0" w:color="auto"/>
            </w:tcBorders>
          </w:tcPr>
          <w:p w14:paraId="75FFE013" w14:textId="77777777" w:rsidR="00117B47" w:rsidRPr="0036008C" w:rsidRDefault="00117B47" w:rsidP="00F877C8">
            <w:pPr>
              <w:rPr>
                <w:rFonts w:ascii="Arial" w:hAnsi="Arial" w:cs="Arial"/>
                <w:lang w:val="el-GR"/>
              </w:rPr>
            </w:pPr>
            <w:r w:rsidRPr="0036008C">
              <w:rPr>
                <w:rFonts w:ascii="Arial" w:hAnsi="Arial" w:cs="Arial"/>
                <w:szCs w:val="22"/>
                <w:lang w:val="el-GR"/>
              </w:rPr>
              <w:t>Ιωαννίνων</w:t>
            </w:r>
          </w:p>
        </w:tc>
        <w:tc>
          <w:tcPr>
            <w:tcW w:w="3119" w:type="dxa"/>
            <w:tcBorders>
              <w:top w:val="single" w:sz="4" w:space="0" w:color="auto"/>
            </w:tcBorders>
          </w:tcPr>
          <w:p w14:paraId="74442BEA" w14:textId="77777777" w:rsidR="00117B47" w:rsidRPr="0036008C" w:rsidRDefault="00117B47" w:rsidP="00F877C8">
            <w:pPr>
              <w:rPr>
                <w:rFonts w:ascii="Arial" w:hAnsi="Arial" w:cs="Arial"/>
                <w:lang w:val="el-GR"/>
              </w:rPr>
            </w:pPr>
            <w:proofErr w:type="spellStart"/>
            <w:r w:rsidRPr="0036008C">
              <w:rPr>
                <w:rFonts w:ascii="Arial" w:hAnsi="Arial" w:cs="Arial"/>
                <w:szCs w:val="22"/>
                <w:lang w:val="el-GR"/>
              </w:rPr>
              <w:t>Ροδόχρουν</w:t>
            </w:r>
            <w:proofErr w:type="spellEnd"/>
          </w:p>
        </w:tc>
      </w:tr>
      <w:tr w:rsidR="00117B47" w:rsidRPr="0036008C" w14:paraId="77B438ED" w14:textId="77777777" w:rsidTr="00F877C8">
        <w:tc>
          <w:tcPr>
            <w:tcW w:w="567" w:type="dxa"/>
          </w:tcPr>
          <w:p w14:paraId="4F4D6543" w14:textId="77777777" w:rsidR="00117B47" w:rsidRPr="0036008C" w:rsidRDefault="00117B47" w:rsidP="00F877C8">
            <w:pPr>
              <w:jc w:val="right"/>
              <w:rPr>
                <w:rFonts w:ascii="Arial" w:hAnsi="Arial" w:cs="Arial"/>
                <w:lang w:val="el-GR"/>
              </w:rPr>
            </w:pPr>
            <w:r w:rsidRPr="0036008C">
              <w:rPr>
                <w:rFonts w:ascii="Arial" w:hAnsi="Arial" w:cs="Arial"/>
                <w:szCs w:val="22"/>
                <w:lang w:val="el-GR"/>
              </w:rPr>
              <w:t>2</w:t>
            </w:r>
          </w:p>
        </w:tc>
        <w:tc>
          <w:tcPr>
            <w:tcW w:w="2410" w:type="dxa"/>
          </w:tcPr>
          <w:p w14:paraId="67329746" w14:textId="77777777" w:rsidR="00117B47" w:rsidRPr="0036008C" w:rsidRDefault="00117B47" w:rsidP="00F877C8">
            <w:pPr>
              <w:rPr>
                <w:rFonts w:ascii="Arial" w:hAnsi="Arial" w:cs="Arial"/>
                <w:lang w:val="el-GR"/>
              </w:rPr>
            </w:pPr>
            <w:r w:rsidRPr="0036008C">
              <w:rPr>
                <w:rFonts w:ascii="Arial" w:hAnsi="Arial" w:cs="Arial"/>
                <w:szCs w:val="22"/>
                <w:lang w:val="el-GR"/>
              </w:rPr>
              <w:t>Χίου</w:t>
            </w:r>
          </w:p>
        </w:tc>
        <w:tc>
          <w:tcPr>
            <w:tcW w:w="3119" w:type="dxa"/>
          </w:tcPr>
          <w:p w14:paraId="1AE253C4" w14:textId="77777777" w:rsidR="00117B47" w:rsidRPr="0036008C" w:rsidRDefault="00117B47" w:rsidP="00F877C8">
            <w:pPr>
              <w:rPr>
                <w:rFonts w:ascii="Arial" w:hAnsi="Arial" w:cs="Arial"/>
              </w:rPr>
            </w:pPr>
            <w:r w:rsidRPr="0036008C">
              <w:rPr>
                <w:rFonts w:ascii="Arial" w:hAnsi="Arial" w:cs="Arial"/>
                <w:szCs w:val="22"/>
              </w:rPr>
              <w:t>Τεφρό</w:t>
            </w:r>
          </w:p>
        </w:tc>
      </w:tr>
      <w:tr w:rsidR="00117B47" w:rsidRPr="0036008C" w14:paraId="7823FE10" w14:textId="77777777" w:rsidTr="00F877C8">
        <w:tc>
          <w:tcPr>
            <w:tcW w:w="567" w:type="dxa"/>
          </w:tcPr>
          <w:p w14:paraId="57F8DB2D" w14:textId="77777777" w:rsidR="00117B47" w:rsidRPr="0036008C" w:rsidRDefault="00117B47" w:rsidP="00F877C8">
            <w:pPr>
              <w:jc w:val="right"/>
              <w:rPr>
                <w:rFonts w:ascii="Arial" w:hAnsi="Arial" w:cs="Arial"/>
                <w:lang w:val="el-GR"/>
              </w:rPr>
            </w:pPr>
            <w:r w:rsidRPr="0036008C">
              <w:rPr>
                <w:rFonts w:ascii="Arial" w:hAnsi="Arial" w:cs="Arial"/>
                <w:szCs w:val="22"/>
                <w:lang w:val="el-GR"/>
              </w:rPr>
              <w:t>3</w:t>
            </w:r>
          </w:p>
        </w:tc>
        <w:tc>
          <w:tcPr>
            <w:tcW w:w="2410" w:type="dxa"/>
          </w:tcPr>
          <w:p w14:paraId="00FD2997" w14:textId="77777777" w:rsidR="00117B47" w:rsidRPr="0036008C" w:rsidRDefault="00117B47" w:rsidP="00F877C8">
            <w:pPr>
              <w:rPr>
                <w:rFonts w:ascii="Arial" w:hAnsi="Arial" w:cs="Arial"/>
                <w:lang w:val="el-GR"/>
              </w:rPr>
            </w:pPr>
            <w:r w:rsidRPr="0036008C">
              <w:rPr>
                <w:rFonts w:ascii="Arial" w:hAnsi="Arial" w:cs="Arial"/>
                <w:szCs w:val="22"/>
                <w:lang w:val="el-GR"/>
              </w:rPr>
              <w:t>Χίου</w:t>
            </w:r>
          </w:p>
        </w:tc>
        <w:tc>
          <w:tcPr>
            <w:tcW w:w="3119" w:type="dxa"/>
          </w:tcPr>
          <w:p w14:paraId="0B3129F9" w14:textId="77777777" w:rsidR="00117B47" w:rsidRPr="0036008C" w:rsidRDefault="00117B47" w:rsidP="00F877C8">
            <w:pPr>
              <w:rPr>
                <w:rFonts w:ascii="Arial" w:hAnsi="Arial" w:cs="Arial"/>
                <w:lang w:val="el-GR"/>
              </w:rPr>
            </w:pPr>
            <w:r w:rsidRPr="0036008C">
              <w:rPr>
                <w:rFonts w:ascii="Arial" w:hAnsi="Arial" w:cs="Arial"/>
                <w:szCs w:val="22"/>
                <w:lang w:val="el-GR"/>
              </w:rPr>
              <w:t>Κίτρινο</w:t>
            </w:r>
          </w:p>
        </w:tc>
      </w:tr>
      <w:tr w:rsidR="00117B47" w:rsidRPr="0036008C" w14:paraId="64502CF2" w14:textId="77777777" w:rsidTr="00F877C8">
        <w:tc>
          <w:tcPr>
            <w:tcW w:w="567" w:type="dxa"/>
          </w:tcPr>
          <w:p w14:paraId="17D69188" w14:textId="77777777" w:rsidR="00117B47" w:rsidRPr="0036008C" w:rsidRDefault="00117B47" w:rsidP="00F877C8">
            <w:pPr>
              <w:jc w:val="right"/>
              <w:rPr>
                <w:rFonts w:ascii="Arial" w:hAnsi="Arial" w:cs="Arial"/>
                <w:lang w:val="el-GR"/>
              </w:rPr>
            </w:pPr>
            <w:r w:rsidRPr="0036008C">
              <w:rPr>
                <w:rFonts w:ascii="Arial" w:hAnsi="Arial" w:cs="Arial"/>
                <w:szCs w:val="22"/>
                <w:lang w:val="el-GR"/>
              </w:rPr>
              <w:t>4</w:t>
            </w:r>
          </w:p>
        </w:tc>
        <w:tc>
          <w:tcPr>
            <w:tcW w:w="2410" w:type="dxa"/>
          </w:tcPr>
          <w:p w14:paraId="1D99C4E2" w14:textId="77777777" w:rsidR="00117B47" w:rsidRPr="0036008C" w:rsidRDefault="00117B47" w:rsidP="00F877C8">
            <w:pPr>
              <w:rPr>
                <w:rFonts w:ascii="Arial" w:hAnsi="Arial" w:cs="Arial"/>
                <w:lang w:val="el-GR"/>
              </w:rPr>
            </w:pPr>
            <w:r w:rsidRPr="0036008C">
              <w:rPr>
                <w:rFonts w:ascii="Arial" w:hAnsi="Arial" w:cs="Arial"/>
                <w:szCs w:val="22"/>
                <w:lang w:val="el-GR"/>
              </w:rPr>
              <w:t>Τήνου</w:t>
            </w:r>
          </w:p>
        </w:tc>
        <w:tc>
          <w:tcPr>
            <w:tcW w:w="3119" w:type="dxa"/>
          </w:tcPr>
          <w:p w14:paraId="2F22C79A" w14:textId="77777777" w:rsidR="00117B47" w:rsidRPr="0036008C" w:rsidRDefault="00117B47" w:rsidP="00F877C8">
            <w:pPr>
              <w:rPr>
                <w:rFonts w:ascii="Arial" w:hAnsi="Arial" w:cs="Arial"/>
              </w:rPr>
            </w:pPr>
            <w:proofErr w:type="spellStart"/>
            <w:r w:rsidRPr="0036008C">
              <w:rPr>
                <w:rFonts w:ascii="Arial" w:hAnsi="Arial" w:cs="Arial"/>
                <w:szCs w:val="22"/>
              </w:rPr>
              <w:t>Πράσινο</w:t>
            </w:r>
            <w:proofErr w:type="spellEnd"/>
          </w:p>
        </w:tc>
      </w:tr>
      <w:tr w:rsidR="00117B47" w:rsidRPr="0036008C" w14:paraId="0B097D5E" w14:textId="77777777" w:rsidTr="00F877C8">
        <w:tc>
          <w:tcPr>
            <w:tcW w:w="567" w:type="dxa"/>
          </w:tcPr>
          <w:p w14:paraId="72D91D1F" w14:textId="77777777" w:rsidR="00117B47" w:rsidRPr="0036008C" w:rsidRDefault="00117B47" w:rsidP="00F877C8">
            <w:pPr>
              <w:jc w:val="right"/>
              <w:rPr>
                <w:rFonts w:ascii="Arial" w:hAnsi="Arial" w:cs="Arial"/>
                <w:lang w:val="el-GR"/>
              </w:rPr>
            </w:pPr>
            <w:r w:rsidRPr="0036008C">
              <w:rPr>
                <w:rFonts w:ascii="Arial" w:hAnsi="Arial" w:cs="Arial"/>
                <w:szCs w:val="22"/>
                <w:lang w:val="el-GR"/>
              </w:rPr>
              <w:t>5</w:t>
            </w:r>
          </w:p>
        </w:tc>
        <w:tc>
          <w:tcPr>
            <w:tcW w:w="2410" w:type="dxa"/>
          </w:tcPr>
          <w:p w14:paraId="0E3F2CF8" w14:textId="77777777" w:rsidR="00117B47" w:rsidRPr="0036008C" w:rsidRDefault="00117B47" w:rsidP="00F877C8">
            <w:pPr>
              <w:rPr>
                <w:rFonts w:ascii="Arial" w:hAnsi="Arial" w:cs="Arial"/>
                <w:lang w:val="el-GR"/>
              </w:rPr>
            </w:pPr>
            <w:r w:rsidRPr="0036008C">
              <w:rPr>
                <w:rFonts w:ascii="Arial" w:hAnsi="Arial" w:cs="Arial"/>
                <w:szCs w:val="22"/>
                <w:lang w:val="el-GR"/>
              </w:rPr>
              <w:t>Ρόδου</w:t>
            </w:r>
          </w:p>
        </w:tc>
        <w:tc>
          <w:tcPr>
            <w:tcW w:w="3119" w:type="dxa"/>
          </w:tcPr>
          <w:p w14:paraId="28ACDF91" w14:textId="77777777" w:rsidR="00117B47" w:rsidRPr="0036008C" w:rsidRDefault="00117B47" w:rsidP="00F877C8">
            <w:pPr>
              <w:rPr>
                <w:rFonts w:ascii="Arial" w:hAnsi="Arial" w:cs="Arial"/>
                <w:lang w:val="el-GR"/>
              </w:rPr>
            </w:pPr>
            <w:r w:rsidRPr="0036008C">
              <w:rPr>
                <w:rFonts w:ascii="Arial" w:hAnsi="Arial" w:cs="Arial"/>
                <w:szCs w:val="22"/>
                <w:lang w:val="el-GR"/>
              </w:rPr>
              <w:t>Μπεζ</w:t>
            </w:r>
          </w:p>
        </w:tc>
      </w:tr>
      <w:tr w:rsidR="00117B47" w:rsidRPr="0036008C" w14:paraId="085981B0" w14:textId="77777777" w:rsidTr="00F877C8">
        <w:tc>
          <w:tcPr>
            <w:tcW w:w="567" w:type="dxa"/>
          </w:tcPr>
          <w:p w14:paraId="061B41C3" w14:textId="77777777" w:rsidR="00117B47" w:rsidRPr="0036008C" w:rsidRDefault="00117B47" w:rsidP="00F877C8">
            <w:pPr>
              <w:jc w:val="right"/>
              <w:rPr>
                <w:rFonts w:ascii="Arial" w:hAnsi="Arial" w:cs="Arial"/>
                <w:lang w:val="el-GR"/>
              </w:rPr>
            </w:pPr>
            <w:r w:rsidRPr="0036008C">
              <w:rPr>
                <w:rFonts w:ascii="Arial" w:hAnsi="Arial" w:cs="Arial"/>
                <w:szCs w:val="22"/>
                <w:lang w:val="el-GR"/>
              </w:rPr>
              <w:t>6</w:t>
            </w:r>
          </w:p>
        </w:tc>
        <w:tc>
          <w:tcPr>
            <w:tcW w:w="2410" w:type="dxa"/>
          </w:tcPr>
          <w:p w14:paraId="5EB69BAC" w14:textId="77777777" w:rsidR="00117B47" w:rsidRPr="0036008C" w:rsidRDefault="00117B47" w:rsidP="00F877C8">
            <w:pPr>
              <w:rPr>
                <w:rFonts w:ascii="Arial" w:hAnsi="Arial" w:cs="Arial"/>
                <w:lang w:val="el-GR"/>
              </w:rPr>
            </w:pPr>
            <w:r w:rsidRPr="0036008C">
              <w:rPr>
                <w:rFonts w:ascii="Arial" w:hAnsi="Arial" w:cs="Arial"/>
                <w:szCs w:val="22"/>
                <w:lang w:val="el-GR"/>
              </w:rPr>
              <w:t>Αγίου Πέτρου</w:t>
            </w:r>
          </w:p>
        </w:tc>
        <w:tc>
          <w:tcPr>
            <w:tcW w:w="3119" w:type="dxa"/>
          </w:tcPr>
          <w:p w14:paraId="1E7EFA6A" w14:textId="77777777" w:rsidR="00117B47" w:rsidRPr="0036008C" w:rsidRDefault="00117B47" w:rsidP="00F877C8">
            <w:pPr>
              <w:rPr>
                <w:rFonts w:ascii="Arial" w:hAnsi="Arial" w:cs="Arial"/>
                <w:lang w:val="el-GR"/>
              </w:rPr>
            </w:pPr>
            <w:r w:rsidRPr="0036008C">
              <w:rPr>
                <w:rFonts w:ascii="Arial" w:hAnsi="Arial" w:cs="Arial"/>
                <w:szCs w:val="22"/>
                <w:lang w:val="el-GR"/>
              </w:rPr>
              <w:t>Μαύρο</w:t>
            </w:r>
          </w:p>
        </w:tc>
      </w:tr>
      <w:tr w:rsidR="00117B47" w:rsidRPr="0036008C" w14:paraId="692926FF" w14:textId="77777777" w:rsidTr="00F877C8">
        <w:tc>
          <w:tcPr>
            <w:tcW w:w="567" w:type="dxa"/>
          </w:tcPr>
          <w:p w14:paraId="6CD0F3DC" w14:textId="77777777" w:rsidR="00117B47" w:rsidRPr="0036008C" w:rsidRDefault="00117B47" w:rsidP="00F877C8">
            <w:pPr>
              <w:jc w:val="right"/>
              <w:rPr>
                <w:rFonts w:ascii="Arial" w:hAnsi="Arial" w:cs="Arial"/>
                <w:lang w:val="el-GR"/>
              </w:rPr>
            </w:pPr>
            <w:r w:rsidRPr="0036008C">
              <w:rPr>
                <w:rFonts w:ascii="Arial" w:hAnsi="Arial" w:cs="Arial"/>
                <w:szCs w:val="22"/>
                <w:lang w:val="el-GR"/>
              </w:rPr>
              <w:t>7</w:t>
            </w:r>
          </w:p>
        </w:tc>
        <w:tc>
          <w:tcPr>
            <w:tcW w:w="2410" w:type="dxa"/>
          </w:tcPr>
          <w:p w14:paraId="27281E3C" w14:textId="77777777" w:rsidR="00117B47" w:rsidRPr="0036008C" w:rsidRDefault="00117B47" w:rsidP="00F877C8">
            <w:pPr>
              <w:rPr>
                <w:rFonts w:ascii="Arial" w:hAnsi="Arial" w:cs="Arial"/>
                <w:lang w:val="el-GR"/>
              </w:rPr>
            </w:pPr>
            <w:r w:rsidRPr="0036008C">
              <w:rPr>
                <w:rFonts w:ascii="Arial" w:hAnsi="Arial" w:cs="Arial"/>
                <w:szCs w:val="22"/>
                <w:lang w:val="el-GR"/>
              </w:rPr>
              <w:t>Βυτίνας</w:t>
            </w:r>
          </w:p>
        </w:tc>
        <w:tc>
          <w:tcPr>
            <w:tcW w:w="3119" w:type="dxa"/>
          </w:tcPr>
          <w:p w14:paraId="491C9912" w14:textId="77777777" w:rsidR="00117B47" w:rsidRPr="0036008C" w:rsidRDefault="00117B47" w:rsidP="00F877C8">
            <w:pPr>
              <w:rPr>
                <w:rFonts w:ascii="Arial" w:hAnsi="Arial" w:cs="Arial"/>
                <w:lang w:val="el-GR"/>
              </w:rPr>
            </w:pPr>
            <w:r w:rsidRPr="0036008C">
              <w:rPr>
                <w:rFonts w:ascii="Arial" w:hAnsi="Arial" w:cs="Arial"/>
                <w:szCs w:val="22"/>
                <w:lang w:val="el-GR"/>
              </w:rPr>
              <w:t>Μαύρο</w:t>
            </w:r>
          </w:p>
        </w:tc>
      </w:tr>
      <w:tr w:rsidR="00117B47" w:rsidRPr="0036008C" w14:paraId="6D15AE90" w14:textId="77777777" w:rsidTr="00F877C8">
        <w:tc>
          <w:tcPr>
            <w:tcW w:w="567" w:type="dxa"/>
          </w:tcPr>
          <w:p w14:paraId="6AC9EE35" w14:textId="77777777" w:rsidR="00117B47" w:rsidRPr="0036008C" w:rsidRDefault="00117B47" w:rsidP="00F877C8">
            <w:pPr>
              <w:jc w:val="right"/>
              <w:rPr>
                <w:rFonts w:ascii="Arial" w:hAnsi="Arial" w:cs="Arial"/>
                <w:lang w:val="el-GR"/>
              </w:rPr>
            </w:pPr>
            <w:r w:rsidRPr="0036008C">
              <w:rPr>
                <w:rFonts w:ascii="Arial" w:hAnsi="Arial" w:cs="Arial"/>
                <w:szCs w:val="22"/>
                <w:lang w:val="el-GR"/>
              </w:rPr>
              <w:t>8</w:t>
            </w:r>
          </w:p>
        </w:tc>
        <w:tc>
          <w:tcPr>
            <w:tcW w:w="2410" w:type="dxa"/>
          </w:tcPr>
          <w:p w14:paraId="5FC464D5" w14:textId="77777777" w:rsidR="00117B47" w:rsidRPr="0036008C" w:rsidRDefault="00117B47" w:rsidP="00F877C8">
            <w:pPr>
              <w:rPr>
                <w:rFonts w:ascii="Arial" w:hAnsi="Arial" w:cs="Arial"/>
                <w:lang w:val="el-GR"/>
              </w:rPr>
            </w:pPr>
            <w:r w:rsidRPr="0036008C">
              <w:rPr>
                <w:rFonts w:ascii="Arial" w:hAnsi="Arial" w:cs="Arial"/>
                <w:szCs w:val="22"/>
                <w:lang w:val="el-GR"/>
              </w:rPr>
              <w:t>Μάνης</w:t>
            </w:r>
          </w:p>
        </w:tc>
        <w:tc>
          <w:tcPr>
            <w:tcW w:w="3119" w:type="dxa"/>
          </w:tcPr>
          <w:p w14:paraId="0C5D29B5" w14:textId="77777777" w:rsidR="00117B47" w:rsidRPr="0036008C" w:rsidRDefault="00117B47" w:rsidP="00F877C8">
            <w:pPr>
              <w:rPr>
                <w:rFonts w:ascii="Arial" w:hAnsi="Arial" w:cs="Arial"/>
                <w:lang w:val="el-GR"/>
              </w:rPr>
            </w:pPr>
            <w:r w:rsidRPr="0036008C">
              <w:rPr>
                <w:rFonts w:ascii="Arial" w:hAnsi="Arial" w:cs="Arial"/>
                <w:szCs w:val="22"/>
                <w:lang w:val="el-GR"/>
              </w:rPr>
              <w:t>Ερυθρό</w:t>
            </w:r>
          </w:p>
        </w:tc>
      </w:tr>
      <w:tr w:rsidR="00117B47" w:rsidRPr="0036008C" w14:paraId="304C3707" w14:textId="77777777" w:rsidTr="00F877C8">
        <w:tc>
          <w:tcPr>
            <w:tcW w:w="567" w:type="dxa"/>
          </w:tcPr>
          <w:p w14:paraId="73D6B1C9" w14:textId="77777777" w:rsidR="00117B47" w:rsidRPr="0036008C" w:rsidRDefault="00117B47" w:rsidP="00F877C8">
            <w:pPr>
              <w:jc w:val="right"/>
              <w:rPr>
                <w:rFonts w:ascii="Arial" w:hAnsi="Arial" w:cs="Arial"/>
                <w:lang w:val="el-GR"/>
              </w:rPr>
            </w:pPr>
            <w:r w:rsidRPr="0036008C">
              <w:rPr>
                <w:rFonts w:ascii="Arial" w:hAnsi="Arial" w:cs="Arial"/>
                <w:szCs w:val="22"/>
                <w:lang w:val="el-GR"/>
              </w:rPr>
              <w:t>9</w:t>
            </w:r>
          </w:p>
        </w:tc>
        <w:tc>
          <w:tcPr>
            <w:tcW w:w="2410" w:type="dxa"/>
          </w:tcPr>
          <w:p w14:paraId="0E6F6661" w14:textId="77777777" w:rsidR="00117B47" w:rsidRPr="0036008C" w:rsidRDefault="00117B47" w:rsidP="00F877C8">
            <w:pPr>
              <w:rPr>
                <w:rFonts w:ascii="Arial" w:hAnsi="Arial" w:cs="Arial"/>
                <w:lang w:val="el-GR"/>
              </w:rPr>
            </w:pPr>
            <w:r w:rsidRPr="0036008C">
              <w:rPr>
                <w:rFonts w:ascii="Arial" w:hAnsi="Arial" w:cs="Arial"/>
                <w:szCs w:val="22"/>
                <w:lang w:val="el-GR"/>
              </w:rPr>
              <w:t>Ναυπλίου</w:t>
            </w:r>
          </w:p>
        </w:tc>
        <w:tc>
          <w:tcPr>
            <w:tcW w:w="3119" w:type="dxa"/>
          </w:tcPr>
          <w:p w14:paraId="62B7628A" w14:textId="77777777" w:rsidR="00117B47" w:rsidRPr="0036008C" w:rsidRDefault="00117B47" w:rsidP="00F877C8">
            <w:pPr>
              <w:rPr>
                <w:rFonts w:ascii="Arial" w:hAnsi="Arial" w:cs="Arial"/>
                <w:lang w:val="el-GR"/>
              </w:rPr>
            </w:pPr>
            <w:r w:rsidRPr="0036008C">
              <w:rPr>
                <w:rFonts w:ascii="Arial" w:hAnsi="Arial" w:cs="Arial"/>
                <w:szCs w:val="22"/>
                <w:lang w:val="el-GR"/>
              </w:rPr>
              <w:t>Ερυθρό</w:t>
            </w:r>
          </w:p>
        </w:tc>
      </w:tr>
      <w:tr w:rsidR="00117B47" w:rsidRPr="0036008C" w14:paraId="0A59606A" w14:textId="77777777" w:rsidTr="00F877C8">
        <w:tc>
          <w:tcPr>
            <w:tcW w:w="567" w:type="dxa"/>
          </w:tcPr>
          <w:p w14:paraId="76E7DAC9" w14:textId="77777777" w:rsidR="00117B47" w:rsidRPr="0036008C" w:rsidRDefault="00117B47" w:rsidP="00F877C8">
            <w:pPr>
              <w:jc w:val="right"/>
              <w:rPr>
                <w:rFonts w:ascii="Arial" w:hAnsi="Arial" w:cs="Arial"/>
                <w:lang w:val="el-GR"/>
              </w:rPr>
            </w:pPr>
            <w:r w:rsidRPr="0036008C">
              <w:rPr>
                <w:rFonts w:ascii="Arial" w:hAnsi="Arial" w:cs="Arial"/>
                <w:szCs w:val="22"/>
                <w:lang w:val="el-GR"/>
              </w:rPr>
              <w:t>10</w:t>
            </w:r>
          </w:p>
        </w:tc>
        <w:tc>
          <w:tcPr>
            <w:tcW w:w="2410" w:type="dxa"/>
          </w:tcPr>
          <w:p w14:paraId="37C149A8" w14:textId="77777777" w:rsidR="00117B47" w:rsidRPr="0036008C" w:rsidRDefault="00117B47" w:rsidP="00F877C8">
            <w:pPr>
              <w:rPr>
                <w:rFonts w:ascii="Arial" w:hAnsi="Arial" w:cs="Arial"/>
                <w:lang w:val="el-GR"/>
              </w:rPr>
            </w:pPr>
            <w:r w:rsidRPr="0036008C">
              <w:rPr>
                <w:rFonts w:ascii="Arial" w:hAnsi="Arial" w:cs="Arial"/>
                <w:szCs w:val="22"/>
                <w:lang w:val="el-GR"/>
              </w:rPr>
              <w:t>Ναυπλίου</w:t>
            </w:r>
          </w:p>
        </w:tc>
        <w:tc>
          <w:tcPr>
            <w:tcW w:w="3119" w:type="dxa"/>
          </w:tcPr>
          <w:p w14:paraId="0D337698" w14:textId="77777777" w:rsidR="00117B47" w:rsidRPr="0036008C" w:rsidRDefault="00117B47" w:rsidP="00F877C8">
            <w:pPr>
              <w:rPr>
                <w:rFonts w:ascii="Arial" w:hAnsi="Arial" w:cs="Arial"/>
                <w:lang w:val="el-GR"/>
              </w:rPr>
            </w:pPr>
            <w:r w:rsidRPr="0036008C">
              <w:rPr>
                <w:rFonts w:ascii="Arial" w:hAnsi="Arial" w:cs="Arial"/>
                <w:szCs w:val="22"/>
                <w:lang w:val="el-GR"/>
              </w:rPr>
              <w:t>Κίτρινο</w:t>
            </w:r>
          </w:p>
        </w:tc>
      </w:tr>
      <w:tr w:rsidR="00117B47" w:rsidRPr="0036008C" w14:paraId="4FEBFD19" w14:textId="77777777" w:rsidTr="00F877C8">
        <w:tc>
          <w:tcPr>
            <w:tcW w:w="567" w:type="dxa"/>
          </w:tcPr>
          <w:p w14:paraId="21D48904" w14:textId="77777777" w:rsidR="00117B47" w:rsidRPr="0036008C" w:rsidRDefault="00117B47" w:rsidP="00F877C8">
            <w:pPr>
              <w:jc w:val="right"/>
              <w:rPr>
                <w:rFonts w:ascii="Arial" w:hAnsi="Arial" w:cs="Arial"/>
                <w:lang w:val="el-GR"/>
              </w:rPr>
            </w:pPr>
            <w:r w:rsidRPr="0036008C">
              <w:rPr>
                <w:rFonts w:ascii="Arial" w:hAnsi="Arial" w:cs="Arial"/>
                <w:szCs w:val="22"/>
                <w:lang w:val="el-GR"/>
              </w:rPr>
              <w:t>11</w:t>
            </w:r>
          </w:p>
        </w:tc>
        <w:tc>
          <w:tcPr>
            <w:tcW w:w="2410" w:type="dxa"/>
          </w:tcPr>
          <w:p w14:paraId="7199355E" w14:textId="77777777" w:rsidR="00117B47" w:rsidRPr="0036008C" w:rsidRDefault="00117B47" w:rsidP="00F877C8">
            <w:pPr>
              <w:rPr>
                <w:rFonts w:ascii="Arial" w:hAnsi="Arial" w:cs="Arial"/>
                <w:lang w:val="el-GR"/>
              </w:rPr>
            </w:pPr>
            <w:r w:rsidRPr="0036008C">
              <w:rPr>
                <w:rFonts w:ascii="Arial" w:hAnsi="Arial" w:cs="Arial"/>
                <w:szCs w:val="22"/>
                <w:lang w:val="el-GR"/>
              </w:rPr>
              <w:t>Μυτιλήνης</w:t>
            </w:r>
          </w:p>
        </w:tc>
        <w:tc>
          <w:tcPr>
            <w:tcW w:w="3119" w:type="dxa"/>
          </w:tcPr>
          <w:p w14:paraId="1DA14BF7" w14:textId="77777777" w:rsidR="00117B47" w:rsidRPr="0036008C" w:rsidRDefault="00117B47" w:rsidP="00F877C8">
            <w:pPr>
              <w:rPr>
                <w:rFonts w:ascii="Arial" w:hAnsi="Arial" w:cs="Arial"/>
                <w:lang w:val="el-GR"/>
              </w:rPr>
            </w:pPr>
            <w:r w:rsidRPr="0036008C">
              <w:rPr>
                <w:rFonts w:ascii="Arial" w:hAnsi="Arial" w:cs="Arial"/>
                <w:szCs w:val="22"/>
                <w:lang w:val="el-GR"/>
              </w:rPr>
              <w:t>Ερυθρό πολύχρωμο</w:t>
            </w:r>
          </w:p>
        </w:tc>
      </w:tr>
      <w:tr w:rsidR="00117B47" w:rsidRPr="0036008C" w14:paraId="0AF508EB" w14:textId="77777777" w:rsidTr="00F877C8">
        <w:tc>
          <w:tcPr>
            <w:tcW w:w="567" w:type="dxa"/>
          </w:tcPr>
          <w:p w14:paraId="2B599508" w14:textId="77777777" w:rsidR="00117B47" w:rsidRPr="0036008C" w:rsidRDefault="00117B47" w:rsidP="00F877C8">
            <w:pPr>
              <w:jc w:val="right"/>
              <w:rPr>
                <w:rFonts w:ascii="Arial" w:hAnsi="Arial" w:cs="Arial"/>
                <w:lang w:val="el-GR"/>
              </w:rPr>
            </w:pPr>
            <w:r w:rsidRPr="0036008C">
              <w:rPr>
                <w:rFonts w:ascii="Arial" w:hAnsi="Arial" w:cs="Arial"/>
                <w:szCs w:val="22"/>
                <w:lang w:val="el-GR"/>
              </w:rPr>
              <w:t>12</w:t>
            </w:r>
          </w:p>
        </w:tc>
        <w:tc>
          <w:tcPr>
            <w:tcW w:w="2410" w:type="dxa"/>
          </w:tcPr>
          <w:p w14:paraId="26B70B6E" w14:textId="77777777" w:rsidR="00117B47" w:rsidRPr="0036008C" w:rsidRDefault="00117B47" w:rsidP="00F877C8">
            <w:pPr>
              <w:rPr>
                <w:rFonts w:ascii="Arial" w:hAnsi="Arial" w:cs="Arial"/>
                <w:lang w:val="el-GR"/>
              </w:rPr>
            </w:pPr>
            <w:r w:rsidRPr="0036008C">
              <w:rPr>
                <w:rFonts w:ascii="Arial" w:hAnsi="Arial" w:cs="Arial"/>
                <w:szCs w:val="22"/>
                <w:lang w:val="el-GR"/>
              </w:rPr>
              <w:t>Τρίπολης</w:t>
            </w:r>
          </w:p>
        </w:tc>
        <w:tc>
          <w:tcPr>
            <w:tcW w:w="3119" w:type="dxa"/>
          </w:tcPr>
          <w:p w14:paraId="573E454A" w14:textId="77777777" w:rsidR="00117B47" w:rsidRPr="0036008C" w:rsidRDefault="00117B47" w:rsidP="00F877C8">
            <w:pPr>
              <w:rPr>
                <w:rFonts w:ascii="Arial" w:hAnsi="Arial" w:cs="Arial"/>
                <w:lang w:val="el-GR"/>
              </w:rPr>
            </w:pPr>
            <w:r w:rsidRPr="0036008C">
              <w:rPr>
                <w:rFonts w:ascii="Arial" w:hAnsi="Arial" w:cs="Arial"/>
                <w:szCs w:val="22"/>
                <w:lang w:val="el-GR"/>
              </w:rPr>
              <w:t>Γκρι με λευκές φέτες</w:t>
            </w:r>
          </w:p>
        </w:tc>
      </w:tr>
      <w:tr w:rsidR="00117B47" w:rsidRPr="0036008C" w14:paraId="0DFFC908" w14:textId="77777777" w:rsidTr="00F877C8">
        <w:tc>
          <w:tcPr>
            <w:tcW w:w="567" w:type="dxa"/>
          </w:tcPr>
          <w:p w14:paraId="7563DB76" w14:textId="77777777" w:rsidR="00117B47" w:rsidRPr="0036008C" w:rsidRDefault="00117B47" w:rsidP="00F877C8">
            <w:pPr>
              <w:jc w:val="right"/>
              <w:rPr>
                <w:rFonts w:ascii="Arial" w:hAnsi="Arial" w:cs="Arial"/>
                <w:lang w:val="el-GR"/>
              </w:rPr>
            </w:pPr>
            <w:r w:rsidRPr="0036008C">
              <w:rPr>
                <w:rFonts w:ascii="Arial" w:hAnsi="Arial" w:cs="Arial"/>
                <w:szCs w:val="22"/>
                <w:lang w:val="el-GR"/>
              </w:rPr>
              <w:t>13</w:t>
            </w:r>
          </w:p>
        </w:tc>
        <w:tc>
          <w:tcPr>
            <w:tcW w:w="2410" w:type="dxa"/>
          </w:tcPr>
          <w:p w14:paraId="12E731A2" w14:textId="77777777" w:rsidR="00117B47" w:rsidRPr="0036008C" w:rsidRDefault="00117B47" w:rsidP="00F877C8">
            <w:pPr>
              <w:rPr>
                <w:rFonts w:ascii="Arial" w:hAnsi="Arial" w:cs="Arial"/>
                <w:lang w:val="el-GR"/>
              </w:rPr>
            </w:pPr>
            <w:r w:rsidRPr="0036008C">
              <w:rPr>
                <w:rFonts w:ascii="Arial" w:hAnsi="Arial" w:cs="Arial"/>
                <w:szCs w:val="22"/>
                <w:lang w:val="el-GR"/>
              </w:rPr>
              <w:t>Σαλαμίνας</w:t>
            </w:r>
          </w:p>
        </w:tc>
        <w:tc>
          <w:tcPr>
            <w:tcW w:w="3119" w:type="dxa"/>
          </w:tcPr>
          <w:p w14:paraId="4A67DFC1" w14:textId="77777777" w:rsidR="00117B47" w:rsidRPr="0036008C" w:rsidRDefault="00117B47" w:rsidP="00F877C8">
            <w:pPr>
              <w:rPr>
                <w:rFonts w:ascii="Arial" w:hAnsi="Arial" w:cs="Arial"/>
                <w:lang w:val="el-GR"/>
              </w:rPr>
            </w:pPr>
            <w:r w:rsidRPr="0036008C">
              <w:rPr>
                <w:rFonts w:ascii="Arial" w:hAnsi="Arial" w:cs="Arial"/>
                <w:szCs w:val="22"/>
                <w:lang w:val="el-GR"/>
              </w:rPr>
              <w:t>Γκρι ή πολύχρωμο</w:t>
            </w:r>
          </w:p>
        </w:tc>
      </w:tr>
      <w:tr w:rsidR="00117B47" w:rsidRPr="0036008C" w14:paraId="77226144" w14:textId="77777777" w:rsidTr="00F877C8">
        <w:tc>
          <w:tcPr>
            <w:tcW w:w="567" w:type="dxa"/>
            <w:tcBorders>
              <w:bottom w:val="single" w:sz="4" w:space="0" w:color="auto"/>
            </w:tcBorders>
          </w:tcPr>
          <w:p w14:paraId="28CFEA2F" w14:textId="77777777" w:rsidR="00117B47" w:rsidRPr="0036008C" w:rsidRDefault="00117B47" w:rsidP="00F877C8">
            <w:pPr>
              <w:jc w:val="right"/>
              <w:rPr>
                <w:rFonts w:ascii="Arial" w:hAnsi="Arial" w:cs="Arial"/>
                <w:lang w:val="el-GR"/>
              </w:rPr>
            </w:pPr>
            <w:r w:rsidRPr="0036008C">
              <w:rPr>
                <w:rFonts w:ascii="Arial" w:hAnsi="Arial" w:cs="Arial"/>
                <w:szCs w:val="22"/>
              </w:rPr>
              <w:t>1</w:t>
            </w:r>
            <w:r w:rsidRPr="0036008C">
              <w:rPr>
                <w:rFonts w:ascii="Arial" w:hAnsi="Arial" w:cs="Arial"/>
                <w:szCs w:val="22"/>
                <w:lang w:val="el-GR"/>
              </w:rPr>
              <w:t>4</w:t>
            </w:r>
          </w:p>
        </w:tc>
        <w:tc>
          <w:tcPr>
            <w:tcW w:w="2410" w:type="dxa"/>
            <w:tcBorders>
              <w:bottom w:val="single" w:sz="4" w:space="0" w:color="auto"/>
            </w:tcBorders>
          </w:tcPr>
          <w:p w14:paraId="4B57E258" w14:textId="77777777" w:rsidR="00117B47" w:rsidRPr="0036008C" w:rsidRDefault="00117B47" w:rsidP="00F877C8">
            <w:pPr>
              <w:rPr>
                <w:rFonts w:ascii="Arial" w:hAnsi="Arial" w:cs="Arial"/>
              </w:rPr>
            </w:pPr>
            <w:proofErr w:type="spellStart"/>
            <w:r w:rsidRPr="0036008C">
              <w:rPr>
                <w:rFonts w:ascii="Arial" w:hAnsi="Arial" w:cs="Arial"/>
                <w:szCs w:val="22"/>
              </w:rPr>
              <w:t>Αράχω</w:t>
            </w:r>
            <w:proofErr w:type="spellEnd"/>
            <w:r w:rsidRPr="0036008C">
              <w:rPr>
                <w:rFonts w:ascii="Arial" w:hAnsi="Arial" w:cs="Arial"/>
                <w:szCs w:val="22"/>
              </w:rPr>
              <w:t>βας</w:t>
            </w:r>
          </w:p>
        </w:tc>
        <w:tc>
          <w:tcPr>
            <w:tcW w:w="3119" w:type="dxa"/>
            <w:tcBorders>
              <w:bottom w:val="single" w:sz="4" w:space="0" w:color="auto"/>
            </w:tcBorders>
          </w:tcPr>
          <w:p w14:paraId="05931893" w14:textId="77777777" w:rsidR="00117B47" w:rsidRPr="0036008C" w:rsidRDefault="00117B47" w:rsidP="00F877C8">
            <w:pPr>
              <w:rPr>
                <w:rFonts w:ascii="Arial" w:hAnsi="Arial" w:cs="Arial"/>
              </w:rPr>
            </w:pPr>
            <w:r w:rsidRPr="0036008C">
              <w:rPr>
                <w:rFonts w:ascii="Arial" w:hAnsi="Arial" w:cs="Arial"/>
                <w:szCs w:val="22"/>
              </w:rPr>
              <w:t>κα</w:t>
            </w:r>
            <w:proofErr w:type="spellStart"/>
            <w:r w:rsidRPr="0036008C">
              <w:rPr>
                <w:rFonts w:ascii="Arial" w:hAnsi="Arial" w:cs="Arial"/>
                <w:szCs w:val="22"/>
              </w:rPr>
              <w:t>φέ</w:t>
            </w:r>
            <w:proofErr w:type="spellEnd"/>
          </w:p>
        </w:tc>
      </w:tr>
    </w:tbl>
    <w:p w14:paraId="7CFA71CC" w14:textId="77777777" w:rsidR="00117B47" w:rsidRPr="0036008C" w:rsidRDefault="00117B47" w:rsidP="00117B47">
      <w:pPr>
        <w:rPr>
          <w:rFonts w:ascii="Arial" w:hAnsi="Arial" w:cs="Arial"/>
          <w:szCs w:val="22"/>
        </w:rPr>
      </w:pPr>
    </w:p>
    <w:p w14:paraId="2EECA84E" w14:textId="77777777" w:rsidR="00117B47" w:rsidRPr="0036008C" w:rsidRDefault="00117B47" w:rsidP="00117B47">
      <w:pPr>
        <w:numPr>
          <w:ilvl w:val="2"/>
          <w:numId w:val="3"/>
        </w:numPr>
        <w:tabs>
          <w:tab w:val="left" w:pos="1985"/>
        </w:tabs>
        <w:spacing w:after="120"/>
        <w:ind w:left="1985" w:hanging="284"/>
        <w:rPr>
          <w:rFonts w:ascii="Arial" w:hAnsi="Arial" w:cs="Arial"/>
          <w:lang w:val="el-GR"/>
        </w:rPr>
      </w:pPr>
      <w:r w:rsidRPr="0036008C">
        <w:rPr>
          <w:rFonts w:ascii="Arial" w:hAnsi="Arial" w:cs="Arial"/>
          <w:lang w:val="el-GR"/>
        </w:rPr>
        <w:t xml:space="preserve">Σε όλες τις τιμές των </w:t>
      </w:r>
      <w:proofErr w:type="spellStart"/>
      <w:r w:rsidRPr="0036008C">
        <w:rPr>
          <w:rFonts w:ascii="Arial" w:hAnsi="Arial" w:cs="Arial"/>
          <w:lang w:val="el-GR"/>
        </w:rPr>
        <w:t>μαρμαροστρώσεων</w:t>
      </w:r>
      <w:proofErr w:type="spellEnd"/>
      <w:r w:rsidRPr="0036008C">
        <w:rPr>
          <w:rFonts w:ascii="Arial" w:hAnsi="Arial" w:cs="Arial"/>
          <w:lang w:val="el-GR"/>
        </w:rPr>
        <w:t>, περιλαμβάνεται και η στίλβωση αυτών (</w:t>
      </w:r>
      <w:proofErr w:type="spellStart"/>
      <w:r w:rsidRPr="0036008C">
        <w:rPr>
          <w:rFonts w:ascii="Arial" w:hAnsi="Arial" w:cs="Arial"/>
          <w:lang w:val="el-GR"/>
        </w:rPr>
        <w:t>νερόλουστρο</w:t>
      </w:r>
      <w:proofErr w:type="spellEnd"/>
      <w:r w:rsidRPr="0036008C">
        <w:rPr>
          <w:rFonts w:ascii="Arial" w:hAnsi="Arial" w:cs="Arial"/>
          <w:lang w:val="el-GR"/>
        </w:rPr>
        <w:t>)</w:t>
      </w:r>
    </w:p>
    <w:p w14:paraId="4801824A" w14:textId="77777777" w:rsidR="00117B47" w:rsidRPr="0036008C" w:rsidRDefault="00117B47" w:rsidP="00117B47">
      <w:pPr>
        <w:numPr>
          <w:ilvl w:val="2"/>
          <w:numId w:val="3"/>
        </w:numPr>
        <w:tabs>
          <w:tab w:val="left" w:pos="1985"/>
        </w:tabs>
        <w:spacing w:after="120"/>
        <w:ind w:left="1985" w:hanging="284"/>
        <w:rPr>
          <w:rFonts w:ascii="Arial" w:hAnsi="Arial" w:cs="Arial"/>
          <w:lang w:val="el-GR"/>
        </w:rPr>
      </w:pPr>
      <w:r w:rsidRPr="0036008C">
        <w:rPr>
          <w:rFonts w:ascii="Arial" w:hAnsi="Arial" w:cs="Arial"/>
          <w:lang w:val="el-GR"/>
        </w:rPr>
        <w:t xml:space="preserve">Το κονίαμα δόμησης των </w:t>
      </w:r>
      <w:proofErr w:type="spellStart"/>
      <w:r w:rsidRPr="0036008C">
        <w:rPr>
          <w:rFonts w:ascii="Arial" w:hAnsi="Arial" w:cs="Arial"/>
          <w:lang w:val="el-GR"/>
        </w:rPr>
        <w:t>μαρμαροστρώσεων</w:t>
      </w:r>
      <w:proofErr w:type="spellEnd"/>
      <w:r w:rsidRPr="0036008C">
        <w:rPr>
          <w:rFonts w:ascii="Arial" w:hAnsi="Arial" w:cs="Arial"/>
          <w:lang w:val="el-GR"/>
        </w:rPr>
        <w:t>, κατασκευάζεται με λευκό τσιμέντο.</w:t>
      </w:r>
    </w:p>
    <w:p w14:paraId="7CF0356F" w14:textId="77777777" w:rsidR="00117B47" w:rsidRPr="0036008C" w:rsidRDefault="00117B47" w:rsidP="00117B47">
      <w:pPr>
        <w:tabs>
          <w:tab w:val="left" w:pos="1060"/>
          <w:tab w:val="left" w:pos="1701"/>
          <w:tab w:val="left" w:pos="9052"/>
          <w:tab w:val="left" w:pos="10360"/>
        </w:tabs>
        <w:spacing w:after="120"/>
        <w:ind w:left="1060"/>
        <w:jc w:val="both"/>
        <w:rPr>
          <w:rFonts w:ascii="Arial" w:hAnsi="Arial" w:cs="Arial"/>
          <w:strike/>
          <w:sz w:val="12"/>
          <w:szCs w:val="22"/>
          <w:lang w:val="el-GR"/>
        </w:rPr>
      </w:pPr>
    </w:p>
    <w:p w14:paraId="263EDA63" w14:textId="77777777" w:rsidR="00117B47" w:rsidRPr="0036008C" w:rsidRDefault="00117B47" w:rsidP="00117B47">
      <w:pPr>
        <w:tabs>
          <w:tab w:val="left" w:pos="1701"/>
          <w:tab w:val="left" w:pos="9052"/>
          <w:tab w:val="left" w:pos="10360"/>
        </w:tabs>
        <w:spacing w:after="120"/>
        <w:ind w:left="1060" w:hanging="209"/>
        <w:jc w:val="both"/>
        <w:rPr>
          <w:rFonts w:ascii="Arial" w:hAnsi="Arial" w:cs="Arial"/>
          <w:b/>
          <w:szCs w:val="22"/>
          <w:lang w:val="el-GR"/>
        </w:rPr>
      </w:pPr>
      <w:r w:rsidRPr="0036008C">
        <w:rPr>
          <w:rFonts w:ascii="Arial" w:hAnsi="Arial" w:cs="Arial"/>
          <w:b/>
          <w:szCs w:val="22"/>
          <w:lang w:val="el-GR"/>
        </w:rPr>
        <w:t xml:space="preserve">2.2.5. </w:t>
      </w:r>
      <w:r w:rsidRPr="0036008C">
        <w:rPr>
          <w:rFonts w:ascii="Arial" w:hAnsi="Arial" w:cs="Arial"/>
          <w:b/>
          <w:szCs w:val="22"/>
          <w:lang w:val="el-GR"/>
        </w:rPr>
        <w:tab/>
        <w:t>ΕΠΕΝΔΥΣΗ ΤΟΙΧΩΝ ΚΑΙ ΨΕΥΔΟΡΟΦΩΝ.</w:t>
      </w:r>
    </w:p>
    <w:p w14:paraId="544CD391" w14:textId="77777777" w:rsidR="00117B47" w:rsidRPr="0036008C" w:rsidRDefault="00117B47" w:rsidP="00117B47">
      <w:pPr>
        <w:tabs>
          <w:tab w:val="left" w:pos="1060"/>
          <w:tab w:val="left" w:pos="1701"/>
          <w:tab w:val="left" w:pos="9052"/>
          <w:tab w:val="left" w:pos="10360"/>
        </w:tabs>
        <w:spacing w:after="120"/>
        <w:ind w:left="1060"/>
        <w:jc w:val="both"/>
        <w:rPr>
          <w:rFonts w:ascii="Arial" w:hAnsi="Arial" w:cs="Arial"/>
          <w:strike/>
          <w:sz w:val="12"/>
          <w:szCs w:val="22"/>
          <w:lang w:val="el-GR"/>
        </w:rPr>
      </w:pPr>
    </w:p>
    <w:p w14:paraId="225D4615" w14:textId="77777777" w:rsidR="00117B47" w:rsidRPr="0036008C" w:rsidRDefault="00117B47" w:rsidP="00117B47">
      <w:pPr>
        <w:spacing w:after="120"/>
        <w:ind w:left="1701"/>
        <w:jc w:val="both"/>
        <w:rPr>
          <w:rFonts w:ascii="Arial" w:hAnsi="Arial" w:cs="Arial"/>
          <w:lang w:val="el-GR"/>
        </w:rPr>
      </w:pPr>
      <w:r w:rsidRPr="0036008C">
        <w:rPr>
          <w:rFonts w:ascii="Arial" w:hAnsi="Arial" w:cs="Arial"/>
          <w:lang w:val="el-GR"/>
        </w:rPr>
        <w:t xml:space="preserve">Οι εργασίες κατασκευής μεταλλικών σκελετών (εκτός αλουμινίου) τοίχων και ψευδοροφών τιμολογούνται με τα άρθρα 61.30 και 61.31. </w:t>
      </w:r>
    </w:p>
    <w:p w14:paraId="6F565663" w14:textId="77777777" w:rsidR="00117B47" w:rsidRPr="0036008C" w:rsidRDefault="00117B47" w:rsidP="00117B47">
      <w:pPr>
        <w:spacing w:after="120"/>
        <w:ind w:left="1701"/>
        <w:jc w:val="both"/>
        <w:rPr>
          <w:rFonts w:ascii="Arial" w:hAnsi="Arial" w:cs="Arial"/>
          <w:lang w:val="el-GR"/>
        </w:rPr>
      </w:pPr>
      <w:r w:rsidRPr="0036008C">
        <w:rPr>
          <w:rFonts w:ascii="Arial" w:hAnsi="Arial" w:cs="Arial"/>
          <w:lang w:val="el-GR"/>
        </w:rPr>
        <w:t xml:space="preserve">Οι εργασίες κατασκευής επίπεδης επιφάνειας γυψοσανίδων </w:t>
      </w:r>
      <w:proofErr w:type="spellStart"/>
      <w:r w:rsidRPr="0036008C">
        <w:rPr>
          <w:rFonts w:ascii="Arial" w:hAnsi="Arial" w:cs="Arial"/>
          <w:lang w:val="el-GR"/>
        </w:rPr>
        <w:t>τοιχοπετάσματος</w:t>
      </w:r>
      <w:proofErr w:type="spellEnd"/>
      <w:r w:rsidRPr="0036008C">
        <w:rPr>
          <w:rFonts w:ascii="Arial" w:hAnsi="Arial" w:cs="Arial"/>
          <w:lang w:val="el-GR"/>
        </w:rPr>
        <w:t xml:space="preserve"> σε έτοιμο σκελετό τιμολογείται με το άρθρο 78.05.</w:t>
      </w:r>
    </w:p>
    <w:p w14:paraId="5E3D0E19" w14:textId="77777777" w:rsidR="00117B47" w:rsidRPr="0036008C" w:rsidRDefault="00117B47" w:rsidP="00117B47">
      <w:pPr>
        <w:spacing w:after="120"/>
        <w:ind w:left="1701"/>
        <w:jc w:val="both"/>
        <w:rPr>
          <w:rFonts w:ascii="Arial" w:hAnsi="Arial" w:cs="Arial"/>
          <w:lang w:val="el-GR"/>
        </w:rPr>
      </w:pPr>
      <w:r w:rsidRPr="0036008C">
        <w:rPr>
          <w:rFonts w:ascii="Arial" w:hAnsi="Arial" w:cs="Arial"/>
          <w:lang w:val="el-GR"/>
        </w:rPr>
        <w:t xml:space="preserve">Οι εργασίες κατασκευής καμπύλων </w:t>
      </w:r>
      <w:proofErr w:type="spellStart"/>
      <w:r w:rsidRPr="0036008C">
        <w:rPr>
          <w:rFonts w:ascii="Arial" w:hAnsi="Arial" w:cs="Arial"/>
          <w:lang w:val="el-GR"/>
        </w:rPr>
        <w:t>τοιχοπετασμάτων</w:t>
      </w:r>
      <w:proofErr w:type="spellEnd"/>
      <w:r w:rsidRPr="0036008C">
        <w:rPr>
          <w:rFonts w:ascii="Arial" w:hAnsi="Arial" w:cs="Arial"/>
          <w:lang w:val="el-GR"/>
        </w:rPr>
        <w:t xml:space="preserve"> αποζημιώνονται επιπλέον και με την πρόσθετη τιμή του άρθρου 78.12.</w:t>
      </w:r>
    </w:p>
    <w:p w14:paraId="6752B1EB" w14:textId="77777777" w:rsidR="00117B47" w:rsidRPr="0036008C" w:rsidRDefault="00117B47" w:rsidP="00117B47">
      <w:pPr>
        <w:spacing w:after="120"/>
        <w:ind w:left="1701"/>
        <w:jc w:val="both"/>
        <w:rPr>
          <w:rFonts w:ascii="Arial" w:hAnsi="Arial" w:cs="Arial"/>
          <w:lang w:val="el-GR"/>
        </w:rPr>
      </w:pPr>
      <w:r w:rsidRPr="0036008C">
        <w:rPr>
          <w:rFonts w:ascii="Arial" w:hAnsi="Arial" w:cs="Arial"/>
          <w:lang w:val="el-GR"/>
        </w:rPr>
        <w:t xml:space="preserve">Οι εργασίες τοποθέτησης γυψοσανίδων επίπεδης ψευδοροφής σε έτοιμο σκελετό αποζημιώνονται, μαζί με τις εργασίες </w:t>
      </w:r>
      <w:proofErr w:type="spellStart"/>
      <w:r w:rsidRPr="0036008C">
        <w:rPr>
          <w:rFonts w:ascii="Arial" w:hAnsi="Arial" w:cs="Arial"/>
          <w:lang w:val="el-GR"/>
        </w:rPr>
        <w:t>αλλουμινίου</w:t>
      </w:r>
      <w:proofErr w:type="spellEnd"/>
      <w:r w:rsidRPr="0036008C">
        <w:rPr>
          <w:rFonts w:ascii="Arial" w:hAnsi="Arial" w:cs="Arial"/>
          <w:lang w:val="el-GR"/>
        </w:rPr>
        <w:t>, με το άρθρο 78.34 και στην περίπτωση μη επίπεδης με το άρθρο 78.35. Στην περίπτωση χρήσης γυψοσανίδας διαφορετικού πάχους από το προβλεπόμενο στα παραπάνω άρθρα 78.34 και 78.35, οι τιμές προσαρμόζονται αναλογικά με τις τιμές του άρθρου 61.30.</w:t>
      </w:r>
    </w:p>
    <w:p w14:paraId="6A80603B" w14:textId="77777777" w:rsidR="00117B47" w:rsidRPr="0036008C" w:rsidRDefault="00117B47" w:rsidP="00117B47">
      <w:pPr>
        <w:tabs>
          <w:tab w:val="left" w:pos="1985"/>
        </w:tabs>
        <w:spacing w:after="120"/>
        <w:ind w:left="1701" w:hanging="284"/>
        <w:jc w:val="both"/>
        <w:rPr>
          <w:rFonts w:ascii="Arial" w:hAnsi="Arial" w:cs="Arial"/>
          <w:lang w:val="el-GR"/>
        </w:rPr>
      </w:pPr>
      <w:r w:rsidRPr="0036008C">
        <w:rPr>
          <w:rFonts w:ascii="Arial" w:hAnsi="Arial" w:cs="Arial"/>
          <w:lang w:val="el-GR"/>
        </w:rPr>
        <w:tab/>
        <w:t xml:space="preserve">Σε περίπτωση τοποθέτησης και </w:t>
      </w:r>
      <w:proofErr w:type="spellStart"/>
      <w:r w:rsidRPr="0036008C">
        <w:rPr>
          <w:rFonts w:ascii="Arial" w:hAnsi="Arial" w:cs="Arial"/>
          <w:lang w:val="el-GR"/>
        </w:rPr>
        <w:t>ορυκτοβάμβακα</w:t>
      </w:r>
      <w:proofErr w:type="spellEnd"/>
      <w:r w:rsidRPr="0036008C">
        <w:rPr>
          <w:rFonts w:ascii="Arial" w:hAnsi="Arial" w:cs="Arial"/>
          <w:lang w:val="el-GR"/>
        </w:rPr>
        <w:t>, η αποζημίωσή του τιμολογείται με το άρθρο 79.55.</w:t>
      </w:r>
    </w:p>
    <w:p w14:paraId="59F8ABCC" w14:textId="77777777" w:rsidR="00117B47" w:rsidRPr="0036008C" w:rsidRDefault="00117B47" w:rsidP="00117B47">
      <w:pPr>
        <w:jc w:val="both"/>
        <w:rPr>
          <w:rFonts w:ascii="Arial" w:hAnsi="Arial" w:cs="Arial"/>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66"/>
      </w:tblGrid>
      <w:tr w:rsidR="00117B47" w:rsidRPr="00FD45D1" w14:paraId="4024D80C" w14:textId="77777777" w:rsidTr="00F877C8">
        <w:trPr>
          <w:jc w:val="center"/>
        </w:trPr>
        <w:tc>
          <w:tcPr>
            <w:tcW w:w="8866" w:type="dxa"/>
          </w:tcPr>
          <w:p w14:paraId="33E38E52" w14:textId="77777777" w:rsidR="00117B47" w:rsidRPr="0036008C" w:rsidRDefault="00117B47" w:rsidP="00F877C8">
            <w:pPr>
              <w:rPr>
                <w:rFonts w:ascii="Arial" w:hAnsi="Arial" w:cs="Arial"/>
                <w:lang w:val="el-GR"/>
              </w:rPr>
            </w:pPr>
          </w:p>
          <w:p w14:paraId="3BD7B821" w14:textId="77777777" w:rsidR="00117B47" w:rsidRPr="0036008C" w:rsidRDefault="00117B47" w:rsidP="00F877C8">
            <w:pPr>
              <w:tabs>
                <w:tab w:val="left" w:pos="284"/>
              </w:tabs>
              <w:ind w:left="284" w:right="282"/>
              <w:rPr>
                <w:rFonts w:ascii="Arial" w:hAnsi="Arial" w:cs="Arial"/>
                <w:b/>
                <w:i/>
                <w:lang w:val="el-GR"/>
              </w:rPr>
            </w:pPr>
            <w:r w:rsidRPr="0036008C">
              <w:rPr>
                <w:rFonts w:ascii="Arial" w:hAnsi="Arial" w:cs="Arial"/>
                <w:b/>
                <w:i/>
                <w:lang w:val="el-GR"/>
              </w:rPr>
              <w:t>ΓΕΝΙΚΕΣ ΕΠΙΣΗΜΑΝΣΕΙΣ</w:t>
            </w:r>
          </w:p>
          <w:p w14:paraId="5DBFA9BF" w14:textId="77777777" w:rsidR="00117B47" w:rsidRPr="0036008C" w:rsidRDefault="00117B47" w:rsidP="00F877C8">
            <w:pPr>
              <w:tabs>
                <w:tab w:val="left" w:pos="284"/>
              </w:tabs>
              <w:ind w:left="284" w:right="282"/>
              <w:rPr>
                <w:rFonts w:ascii="Arial" w:hAnsi="Arial" w:cs="Arial"/>
                <w:b/>
                <w:i/>
                <w:sz w:val="12"/>
                <w:szCs w:val="12"/>
                <w:lang w:val="el-GR"/>
              </w:rPr>
            </w:pPr>
          </w:p>
          <w:p w14:paraId="1CDFE379" w14:textId="77777777" w:rsidR="00117B47" w:rsidRPr="0036008C" w:rsidRDefault="00117B47" w:rsidP="00F877C8">
            <w:pPr>
              <w:tabs>
                <w:tab w:val="left" w:pos="748"/>
              </w:tabs>
              <w:ind w:left="748" w:right="282" w:hanging="464"/>
              <w:jc w:val="both"/>
              <w:rPr>
                <w:rFonts w:ascii="Arial" w:hAnsi="Arial" w:cs="Arial"/>
                <w:b/>
                <w:bCs/>
                <w:i/>
                <w:iCs/>
                <w:sz w:val="20"/>
                <w:szCs w:val="20"/>
                <w:lang w:val="el-GR"/>
              </w:rPr>
            </w:pPr>
            <w:r w:rsidRPr="0036008C">
              <w:rPr>
                <w:rFonts w:ascii="Arial" w:hAnsi="Arial" w:cs="Arial"/>
                <w:b/>
                <w:i/>
                <w:lang w:val="el-GR"/>
              </w:rPr>
              <w:t xml:space="preserve">Α. </w:t>
            </w:r>
            <w:r w:rsidRPr="0036008C">
              <w:rPr>
                <w:rFonts w:ascii="Arial" w:hAnsi="Arial" w:cs="Arial"/>
                <w:b/>
                <w:i/>
                <w:lang w:val="el-GR"/>
              </w:rPr>
              <w:tab/>
            </w:r>
            <w:r w:rsidRPr="0036008C">
              <w:rPr>
                <w:rFonts w:ascii="Arial" w:hAnsi="Arial" w:cs="Arial"/>
                <w:b/>
                <w:bCs/>
                <w:i/>
                <w:iCs/>
                <w:sz w:val="20"/>
                <w:szCs w:val="20"/>
                <w:lang w:val="el-GR"/>
              </w:rPr>
              <w:t xml:space="preserve">Οι τιμές </w:t>
            </w:r>
            <w:proofErr w:type="spellStart"/>
            <w:r w:rsidRPr="0036008C">
              <w:rPr>
                <w:rFonts w:ascii="Arial" w:hAnsi="Arial" w:cs="Arial"/>
                <w:b/>
                <w:bCs/>
                <w:i/>
                <w:iCs/>
                <w:sz w:val="20"/>
                <w:szCs w:val="20"/>
                <w:lang w:val="el-GR"/>
              </w:rPr>
              <w:t>μονάδος</w:t>
            </w:r>
            <w:proofErr w:type="spellEnd"/>
            <w:r w:rsidRPr="0036008C">
              <w:rPr>
                <w:rFonts w:ascii="Arial" w:hAnsi="Arial" w:cs="Arial"/>
                <w:b/>
                <w:bCs/>
                <w:i/>
                <w:iCs/>
                <w:sz w:val="20"/>
                <w:szCs w:val="20"/>
                <w:lang w:val="el-GR"/>
              </w:rPr>
              <w:t xml:space="preserve"> του παρόντος Τιμολογίου που φέρουν την σήμανση [*] παραπλέυρως της αναγραφόμενης τιμής σε ΕΥΡΩ </w:t>
            </w:r>
            <w:r w:rsidRPr="0036008C">
              <w:rPr>
                <w:rFonts w:ascii="Arial" w:hAnsi="Arial" w:cs="Arial"/>
                <w:b/>
                <w:bCs/>
                <w:i/>
                <w:iCs/>
                <w:sz w:val="20"/>
                <w:szCs w:val="20"/>
                <w:u w:val="single"/>
                <w:lang w:val="el-GR"/>
              </w:rPr>
              <w:t>δεν συμπεριλαμβάνουν</w:t>
            </w:r>
            <w:r w:rsidRPr="0036008C">
              <w:rPr>
                <w:rFonts w:ascii="Arial" w:hAnsi="Arial" w:cs="Arial"/>
                <w:b/>
                <w:bCs/>
                <w:i/>
                <w:iCs/>
                <w:sz w:val="20"/>
                <w:szCs w:val="20"/>
                <w:lang w:val="el-GR"/>
              </w:rPr>
              <w:t xml:space="preserve"> την δαπάνη της καθαρής μεταφοράς των, κατά περίπτωση, υλικών ή προϊόντων.</w:t>
            </w:r>
          </w:p>
          <w:p w14:paraId="54265FB0" w14:textId="77777777" w:rsidR="00117B47" w:rsidRPr="0036008C" w:rsidRDefault="00117B47" w:rsidP="00F877C8">
            <w:pPr>
              <w:tabs>
                <w:tab w:val="left" w:pos="748"/>
              </w:tabs>
              <w:ind w:left="748" w:right="282" w:hanging="464"/>
              <w:jc w:val="both"/>
              <w:rPr>
                <w:rFonts w:ascii="Arial" w:hAnsi="Arial" w:cs="Arial"/>
                <w:b/>
                <w:bCs/>
                <w:i/>
                <w:iCs/>
                <w:sz w:val="12"/>
                <w:szCs w:val="12"/>
                <w:lang w:val="el-GR"/>
              </w:rPr>
            </w:pPr>
          </w:p>
          <w:p w14:paraId="5F31CEC2" w14:textId="77777777" w:rsidR="00117B47" w:rsidRPr="0036008C" w:rsidRDefault="00117B47" w:rsidP="00F877C8">
            <w:pPr>
              <w:pStyle w:val="BlockText"/>
              <w:tabs>
                <w:tab w:val="clear" w:pos="284"/>
                <w:tab w:val="left" w:pos="748"/>
              </w:tabs>
              <w:ind w:left="748" w:hanging="464"/>
              <w:rPr>
                <w:rFonts w:cs="Arial"/>
                <w:b/>
                <w:bCs/>
                <w:i/>
                <w:iCs/>
                <w:sz w:val="20"/>
                <w:szCs w:val="20"/>
              </w:rPr>
            </w:pPr>
            <w:r w:rsidRPr="0036008C">
              <w:rPr>
                <w:rFonts w:cs="Arial"/>
                <w:b/>
                <w:bCs/>
                <w:i/>
                <w:iCs/>
                <w:sz w:val="20"/>
                <w:szCs w:val="20"/>
              </w:rPr>
              <w:lastRenderedPageBreak/>
              <w:tab/>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14:paraId="14D5D0EE" w14:textId="77777777" w:rsidR="00117B47" w:rsidRPr="0036008C" w:rsidRDefault="00117B47" w:rsidP="00F877C8">
            <w:pPr>
              <w:pStyle w:val="BlockText"/>
              <w:tabs>
                <w:tab w:val="clear" w:pos="284"/>
                <w:tab w:val="left" w:pos="748"/>
              </w:tabs>
              <w:ind w:left="748" w:hanging="464"/>
              <w:rPr>
                <w:rFonts w:cs="Arial"/>
                <w:b/>
                <w:bCs/>
                <w:i/>
                <w:iCs/>
                <w:sz w:val="12"/>
                <w:szCs w:val="12"/>
              </w:rPr>
            </w:pPr>
          </w:p>
          <w:p w14:paraId="69BCF5E0" w14:textId="77777777" w:rsidR="00117B47" w:rsidRPr="0036008C" w:rsidRDefault="00117B47" w:rsidP="00F877C8">
            <w:pPr>
              <w:pStyle w:val="BlockText"/>
              <w:tabs>
                <w:tab w:val="clear" w:pos="284"/>
                <w:tab w:val="left" w:pos="748"/>
              </w:tabs>
              <w:ind w:left="748" w:hanging="464"/>
              <w:rPr>
                <w:rFonts w:cs="Arial"/>
                <w:b/>
                <w:bCs/>
                <w:i/>
                <w:iCs/>
                <w:sz w:val="20"/>
                <w:szCs w:val="20"/>
              </w:rPr>
            </w:pPr>
            <w:r w:rsidRPr="0036008C">
              <w:rPr>
                <w:rFonts w:cs="Arial"/>
                <w:b/>
                <w:bCs/>
                <w:i/>
                <w:iCs/>
                <w:sz w:val="20"/>
                <w:szCs w:val="20"/>
              </w:rPr>
              <w:tab/>
              <w:t>Για τον προσδιορισμό της ως άνω δαπάνης του μεταφορικού έργου καθορίζονται οι ακόλουθες τιμές μονάδας σε €/</w:t>
            </w:r>
            <w:r w:rsidRPr="0036008C">
              <w:rPr>
                <w:rFonts w:cs="Arial"/>
                <w:b/>
                <w:bCs/>
                <w:i/>
                <w:iCs/>
                <w:sz w:val="20"/>
                <w:szCs w:val="20"/>
                <w:lang w:val="en-US"/>
              </w:rPr>
              <w:t>m</w:t>
            </w:r>
            <w:r w:rsidRPr="0036008C">
              <w:rPr>
                <w:rFonts w:cs="Arial"/>
                <w:b/>
                <w:bCs/>
                <w:i/>
                <w:iCs/>
                <w:sz w:val="20"/>
                <w:szCs w:val="20"/>
                <w:vertAlign w:val="superscript"/>
              </w:rPr>
              <w:t>3</w:t>
            </w:r>
            <w:r w:rsidRPr="0036008C">
              <w:rPr>
                <w:rFonts w:cs="Arial"/>
                <w:b/>
                <w:bCs/>
                <w:i/>
                <w:iCs/>
                <w:sz w:val="20"/>
                <w:szCs w:val="20"/>
              </w:rPr>
              <w:t>.</w:t>
            </w:r>
            <w:r w:rsidRPr="0036008C">
              <w:rPr>
                <w:rFonts w:cs="Arial"/>
                <w:b/>
                <w:bCs/>
                <w:i/>
                <w:iCs/>
                <w:sz w:val="20"/>
                <w:szCs w:val="20"/>
                <w:lang w:val="en-US"/>
              </w:rPr>
              <w:t>km</w:t>
            </w:r>
          </w:p>
          <w:p w14:paraId="11319427" w14:textId="77777777" w:rsidR="00117B47" w:rsidRPr="0036008C" w:rsidRDefault="00117B47" w:rsidP="00F877C8">
            <w:pPr>
              <w:pStyle w:val="BlockText"/>
              <w:ind w:left="266"/>
              <w:rPr>
                <w:rFonts w:cs="Arial"/>
                <w:b/>
                <w:bCs/>
                <w:i/>
                <w:iCs/>
                <w:sz w:val="12"/>
                <w:szCs w:val="12"/>
              </w:rPr>
            </w:pPr>
          </w:p>
          <w:tbl>
            <w:tblPr>
              <w:tblW w:w="5675" w:type="dxa"/>
              <w:jc w:val="center"/>
              <w:tblLayout w:type="fixed"/>
              <w:tblLook w:val="0000" w:firstRow="0" w:lastRow="0" w:firstColumn="0" w:lastColumn="0" w:noHBand="0" w:noVBand="0"/>
            </w:tblPr>
            <w:tblGrid>
              <w:gridCol w:w="4539"/>
              <w:gridCol w:w="1326"/>
            </w:tblGrid>
            <w:tr w:rsidR="00117B47" w:rsidRPr="0036008C" w14:paraId="6BE74CBF" w14:textId="77777777" w:rsidTr="00F877C8">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14:paraId="360D66B9" w14:textId="77777777" w:rsidR="00117B47" w:rsidRPr="0036008C" w:rsidRDefault="00117B47" w:rsidP="00F877C8">
                  <w:pPr>
                    <w:rPr>
                      <w:rFonts w:ascii="Arial" w:hAnsi="Arial" w:cs="Arial"/>
                      <w:b/>
                      <w:bCs/>
                      <w:sz w:val="20"/>
                      <w:szCs w:val="20"/>
                    </w:rPr>
                  </w:pPr>
                  <w:proofErr w:type="spellStart"/>
                  <w:r w:rsidRPr="0036008C">
                    <w:rPr>
                      <w:rFonts w:ascii="Arial" w:hAnsi="Arial" w:cs="Arial"/>
                      <w:b/>
                      <w:bCs/>
                      <w:sz w:val="20"/>
                      <w:szCs w:val="20"/>
                    </w:rPr>
                    <w:t>Σε</w:t>
                  </w:r>
                  <w:proofErr w:type="spellEnd"/>
                  <w:r w:rsidRPr="0036008C">
                    <w:rPr>
                      <w:rFonts w:ascii="Arial" w:hAnsi="Arial" w:cs="Arial"/>
                      <w:b/>
                      <w:bCs/>
                      <w:sz w:val="20"/>
                      <w:szCs w:val="20"/>
                    </w:rPr>
                    <w:t xml:space="preserve"> α</w:t>
                  </w:r>
                  <w:proofErr w:type="spellStart"/>
                  <w:r w:rsidRPr="0036008C">
                    <w:rPr>
                      <w:rFonts w:ascii="Arial" w:hAnsi="Arial" w:cs="Arial"/>
                      <w:b/>
                      <w:bCs/>
                      <w:sz w:val="20"/>
                      <w:szCs w:val="20"/>
                    </w:rPr>
                    <w:t>στικές</w:t>
                  </w:r>
                  <w:proofErr w:type="spellEnd"/>
                  <w:r w:rsidRPr="0036008C">
                    <w:rPr>
                      <w:rFonts w:ascii="Arial" w:hAnsi="Arial" w:cs="Arial"/>
                      <w:b/>
                      <w:bCs/>
                      <w:sz w:val="20"/>
                      <w:szCs w:val="20"/>
                    </w:rPr>
                    <w:t xml:space="preserve"> π</w:t>
                  </w:r>
                  <w:proofErr w:type="spellStart"/>
                  <w:r w:rsidRPr="0036008C">
                    <w:rPr>
                      <w:rFonts w:ascii="Arial" w:hAnsi="Arial" w:cs="Arial"/>
                      <w:b/>
                      <w:bCs/>
                      <w:sz w:val="20"/>
                      <w:szCs w:val="20"/>
                    </w:rPr>
                    <w:t>εριοχές</w:t>
                  </w:r>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14:paraId="3B2A96C8" w14:textId="77777777" w:rsidR="00117B47" w:rsidRPr="0036008C" w:rsidRDefault="00117B47" w:rsidP="00F877C8">
                  <w:pPr>
                    <w:rPr>
                      <w:rFonts w:ascii="Arial" w:hAnsi="Arial" w:cs="Arial"/>
                      <w:sz w:val="20"/>
                      <w:szCs w:val="20"/>
                    </w:rPr>
                  </w:pPr>
                  <w:r w:rsidRPr="0036008C">
                    <w:rPr>
                      <w:rFonts w:ascii="Arial" w:hAnsi="Arial" w:cs="Arial"/>
                      <w:sz w:val="20"/>
                      <w:szCs w:val="20"/>
                    </w:rPr>
                    <w:t> </w:t>
                  </w:r>
                </w:p>
              </w:tc>
            </w:tr>
            <w:tr w:rsidR="00117B47" w:rsidRPr="0036008C" w14:paraId="505A5BF1" w14:textId="77777777" w:rsidTr="00F877C8">
              <w:trPr>
                <w:trHeight w:val="330"/>
                <w:jc w:val="center"/>
              </w:trPr>
              <w:tc>
                <w:tcPr>
                  <w:tcW w:w="4539" w:type="dxa"/>
                  <w:tcBorders>
                    <w:left w:val="single" w:sz="4" w:space="0" w:color="auto"/>
                    <w:bottom w:val="single" w:sz="4" w:space="0" w:color="auto"/>
                    <w:right w:val="single" w:sz="4" w:space="0" w:color="auto"/>
                  </w:tcBorders>
                  <w:noWrap/>
                  <w:vAlign w:val="center"/>
                </w:tcPr>
                <w:p w14:paraId="23783047" w14:textId="77777777" w:rsidR="00117B47" w:rsidRPr="0036008C" w:rsidRDefault="00117B47" w:rsidP="00F877C8">
                  <w:pPr>
                    <w:rPr>
                      <w:rFonts w:ascii="Arial" w:hAnsi="Arial" w:cs="Arial"/>
                      <w:sz w:val="20"/>
                      <w:szCs w:val="20"/>
                    </w:rPr>
                  </w:pPr>
                  <w:r w:rsidRPr="0036008C">
                    <w:rPr>
                      <w:rFonts w:ascii="Arial" w:hAnsi="Arial" w:cs="Arial"/>
                      <w:sz w:val="20"/>
                      <w:szCs w:val="20"/>
                    </w:rPr>
                    <w:t xml:space="preserve"> - απ</w:t>
                  </w:r>
                  <w:proofErr w:type="spellStart"/>
                  <w:r w:rsidRPr="0036008C">
                    <w:rPr>
                      <w:rFonts w:ascii="Arial" w:hAnsi="Arial" w:cs="Arial"/>
                      <w:sz w:val="20"/>
                      <w:szCs w:val="20"/>
                    </w:rPr>
                    <w:t>όστ</w:t>
                  </w:r>
                  <w:proofErr w:type="spellEnd"/>
                  <w:r w:rsidRPr="0036008C">
                    <w:rPr>
                      <w:rFonts w:ascii="Arial" w:hAnsi="Arial" w:cs="Arial"/>
                      <w:sz w:val="20"/>
                      <w:szCs w:val="20"/>
                    </w:rPr>
                    <w:t>αση &lt; 5 km</w:t>
                  </w:r>
                </w:p>
              </w:tc>
              <w:tc>
                <w:tcPr>
                  <w:tcW w:w="1136" w:type="dxa"/>
                  <w:tcBorders>
                    <w:left w:val="single" w:sz="4" w:space="0" w:color="auto"/>
                    <w:bottom w:val="single" w:sz="4" w:space="0" w:color="auto"/>
                    <w:right w:val="single" w:sz="4" w:space="0" w:color="auto"/>
                  </w:tcBorders>
                  <w:vAlign w:val="center"/>
                </w:tcPr>
                <w:p w14:paraId="54E0D50E" w14:textId="77777777" w:rsidR="00117B47" w:rsidRPr="0036008C" w:rsidRDefault="00117B47" w:rsidP="00F877C8">
                  <w:pPr>
                    <w:jc w:val="right"/>
                    <w:rPr>
                      <w:rFonts w:ascii="Arial" w:hAnsi="Arial" w:cs="Arial"/>
                      <w:b/>
                      <w:bCs/>
                      <w:sz w:val="20"/>
                      <w:szCs w:val="20"/>
                    </w:rPr>
                  </w:pPr>
                  <w:r w:rsidRPr="0036008C">
                    <w:rPr>
                      <w:rFonts w:ascii="Arial" w:hAnsi="Arial" w:cs="Arial"/>
                      <w:b/>
                      <w:bCs/>
                      <w:sz w:val="20"/>
                      <w:szCs w:val="20"/>
                    </w:rPr>
                    <w:t xml:space="preserve">0,28  </w:t>
                  </w:r>
                </w:p>
              </w:tc>
            </w:tr>
            <w:tr w:rsidR="00117B47" w:rsidRPr="0036008C" w14:paraId="22BE8CED" w14:textId="77777777" w:rsidTr="00F877C8">
              <w:trPr>
                <w:trHeight w:val="330"/>
                <w:jc w:val="center"/>
              </w:trPr>
              <w:tc>
                <w:tcPr>
                  <w:tcW w:w="4539" w:type="dxa"/>
                  <w:tcBorders>
                    <w:left w:val="single" w:sz="4" w:space="0" w:color="auto"/>
                    <w:bottom w:val="single" w:sz="4" w:space="0" w:color="auto"/>
                    <w:right w:val="single" w:sz="4" w:space="0" w:color="auto"/>
                  </w:tcBorders>
                  <w:noWrap/>
                  <w:vAlign w:val="center"/>
                </w:tcPr>
                <w:p w14:paraId="35860EEF" w14:textId="77777777" w:rsidR="00117B47" w:rsidRPr="0036008C" w:rsidRDefault="00117B47" w:rsidP="00F877C8">
                  <w:pPr>
                    <w:rPr>
                      <w:rFonts w:ascii="Arial" w:hAnsi="Arial" w:cs="Arial"/>
                      <w:sz w:val="20"/>
                      <w:szCs w:val="20"/>
                    </w:rPr>
                  </w:pPr>
                  <w:r w:rsidRPr="0036008C">
                    <w:rPr>
                      <w:rFonts w:ascii="Arial" w:hAnsi="Arial" w:cs="Arial"/>
                      <w:sz w:val="20"/>
                      <w:szCs w:val="20"/>
                    </w:rPr>
                    <w:t xml:space="preserve"> - απ</w:t>
                  </w:r>
                  <w:proofErr w:type="spellStart"/>
                  <w:r w:rsidRPr="0036008C">
                    <w:rPr>
                      <w:rFonts w:ascii="Arial" w:hAnsi="Arial" w:cs="Arial"/>
                      <w:sz w:val="20"/>
                      <w:szCs w:val="20"/>
                    </w:rPr>
                    <w:t>όστ</w:t>
                  </w:r>
                  <w:proofErr w:type="spellEnd"/>
                  <w:r w:rsidRPr="0036008C">
                    <w:rPr>
                      <w:rFonts w:ascii="Arial" w:hAnsi="Arial" w:cs="Arial"/>
                      <w:sz w:val="20"/>
                      <w:szCs w:val="20"/>
                    </w:rPr>
                    <w:t>αση ≥ 5 km</w:t>
                  </w:r>
                </w:p>
              </w:tc>
              <w:tc>
                <w:tcPr>
                  <w:tcW w:w="1136" w:type="dxa"/>
                  <w:tcBorders>
                    <w:left w:val="single" w:sz="4" w:space="0" w:color="auto"/>
                    <w:bottom w:val="single" w:sz="4" w:space="0" w:color="auto"/>
                    <w:right w:val="single" w:sz="4" w:space="0" w:color="auto"/>
                  </w:tcBorders>
                  <w:vAlign w:val="center"/>
                </w:tcPr>
                <w:p w14:paraId="72F7AD41" w14:textId="77777777" w:rsidR="00117B47" w:rsidRPr="0036008C" w:rsidRDefault="00117B47" w:rsidP="00F877C8">
                  <w:pPr>
                    <w:jc w:val="right"/>
                    <w:rPr>
                      <w:rFonts w:ascii="Arial" w:hAnsi="Arial" w:cs="Arial"/>
                      <w:b/>
                      <w:bCs/>
                      <w:sz w:val="20"/>
                      <w:szCs w:val="20"/>
                    </w:rPr>
                  </w:pPr>
                  <w:r w:rsidRPr="0036008C">
                    <w:rPr>
                      <w:rFonts w:ascii="Arial" w:hAnsi="Arial" w:cs="Arial"/>
                      <w:b/>
                      <w:bCs/>
                      <w:sz w:val="20"/>
                      <w:szCs w:val="20"/>
                    </w:rPr>
                    <w:t xml:space="preserve">0,21  </w:t>
                  </w:r>
                </w:p>
              </w:tc>
            </w:tr>
            <w:tr w:rsidR="00117B47" w:rsidRPr="0036008C" w14:paraId="3EE984CF" w14:textId="77777777" w:rsidTr="00F877C8">
              <w:trPr>
                <w:trHeight w:val="330"/>
                <w:jc w:val="center"/>
              </w:trPr>
              <w:tc>
                <w:tcPr>
                  <w:tcW w:w="4539" w:type="dxa"/>
                  <w:tcBorders>
                    <w:left w:val="single" w:sz="4" w:space="0" w:color="auto"/>
                    <w:bottom w:val="single" w:sz="4" w:space="0" w:color="auto"/>
                    <w:right w:val="single" w:sz="4" w:space="0" w:color="auto"/>
                  </w:tcBorders>
                  <w:noWrap/>
                  <w:vAlign w:val="center"/>
                </w:tcPr>
                <w:p w14:paraId="033132BF" w14:textId="77777777" w:rsidR="00117B47" w:rsidRPr="0036008C" w:rsidRDefault="00117B47" w:rsidP="00F877C8">
                  <w:pPr>
                    <w:rPr>
                      <w:rFonts w:ascii="Arial" w:hAnsi="Arial" w:cs="Arial"/>
                      <w:b/>
                      <w:bCs/>
                      <w:sz w:val="20"/>
                      <w:szCs w:val="20"/>
                    </w:rPr>
                  </w:pPr>
                  <w:proofErr w:type="spellStart"/>
                  <w:r w:rsidRPr="0036008C">
                    <w:rPr>
                      <w:rFonts w:ascii="Arial" w:hAnsi="Arial" w:cs="Arial"/>
                      <w:b/>
                      <w:bCs/>
                      <w:sz w:val="20"/>
                      <w:szCs w:val="20"/>
                    </w:rPr>
                    <w:t>Εκτός</w:t>
                  </w:r>
                  <w:proofErr w:type="spellEnd"/>
                  <w:r w:rsidRPr="0036008C">
                    <w:rPr>
                      <w:rFonts w:ascii="Arial" w:hAnsi="Arial" w:cs="Arial"/>
                      <w:b/>
                      <w:bCs/>
                      <w:sz w:val="20"/>
                      <w:szCs w:val="20"/>
                    </w:rPr>
                    <w:t xml:space="preserve"> π</w:t>
                  </w:r>
                  <w:proofErr w:type="spellStart"/>
                  <w:r w:rsidRPr="0036008C">
                    <w:rPr>
                      <w:rFonts w:ascii="Arial" w:hAnsi="Arial" w:cs="Arial"/>
                      <w:b/>
                      <w:bCs/>
                      <w:sz w:val="20"/>
                      <w:szCs w:val="20"/>
                    </w:rPr>
                    <w:t>όλεως</w:t>
                  </w:r>
                  <w:proofErr w:type="spellEnd"/>
                </w:p>
              </w:tc>
              <w:tc>
                <w:tcPr>
                  <w:tcW w:w="1136" w:type="dxa"/>
                  <w:tcBorders>
                    <w:left w:val="single" w:sz="4" w:space="0" w:color="auto"/>
                    <w:bottom w:val="single" w:sz="4" w:space="0" w:color="auto"/>
                    <w:right w:val="single" w:sz="4" w:space="0" w:color="auto"/>
                  </w:tcBorders>
                  <w:vAlign w:val="center"/>
                </w:tcPr>
                <w:p w14:paraId="11748A47" w14:textId="77777777" w:rsidR="00117B47" w:rsidRPr="0036008C" w:rsidRDefault="00117B47" w:rsidP="00F877C8">
                  <w:pPr>
                    <w:rPr>
                      <w:rFonts w:ascii="Arial" w:hAnsi="Arial" w:cs="Arial"/>
                      <w:b/>
                      <w:bCs/>
                      <w:sz w:val="20"/>
                      <w:szCs w:val="20"/>
                    </w:rPr>
                  </w:pPr>
                  <w:r w:rsidRPr="0036008C">
                    <w:rPr>
                      <w:rFonts w:ascii="Arial" w:hAnsi="Arial" w:cs="Arial"/>
                      <w:b/>
                      <w:bCs/>
                      <w:sz w:val="20"/>
                      <w:szCs w:val="20"/>
                    </w:rPr>
                    <w:t> </w:t>
                  </w:r>
                </w:p>
              </w:tc>
            </w:tr>
            <w:tr w:rsidR="00117B47" w:rsidRPr="0036008C" w14:paraId="61B2BD9B" w14:textId="77777777" w:rsidTr="00F877C8">
              <w:trPr>
                <w:trHeight w:val="330"/>
                <w:jc w:val="center"/>
              </w:trPr>
              <w:tc>
                <w:tcPr>
                  <w:tcW w:w="4539" w:type="dxa"/>
                  <w:tcBorders>
                    <w:left w:val="single" w:sz="4" w:space="0" w:color="auto"/>
                    <w:bottom w:val="single" w:sz="4" w:space="0" w:color="auto"/>
                    <w:right w:val="single" w:sz="4" w:space="0" w:color="auto"/>
                  </w:tcBorders>
                  <w:noWrap/>
                  <w:vAlign w:val="center"/>
                </w:tcPr>
                <w:p w14:paraId="1F98E0D4" w14:textId="77777777" w:rsidR="00117B47" w:rsidRPr="0036008C" w:rsidRDefault="00117B47" w:rsidP="00F877C8">
                  <w:pPr>
                    <w:rPr>
                      <w:rFonts w:ascii="Arial" w:hAnsi="Arial" w:cs="Arial"/>
                      <w:i/>
                      <w:iCs/>
                      <w:sz w:val="20"/>
                      <w:szCs w:val="20"/>
                    </w:rPr>
                  </w:pPr>
                  <w:r w:rsidRPr="0036008C">
                    <w:rPr>
                      <w:rFonts w:ascii="Arial" w:hAnsi="Arial" w:cs="Arial"/>
                      <w:i/>
                      <w:iCs/>
                      <w:sz w:val="20"/>
                      <w:szCs w:val="20"/>
                    </w:rPr>
                    <w:t xml:space="preserve"> · </w:t>
                  </w:r>
                  <w:proofErr w:type="spellStart"/>
                  <w:r w:rsidRPr="0036008C">
                    <w:rPr>
                      <w:rFonts w:ascii="Arial" w:hAnsi="Arial" w:cs="Arial"/>
                      <w:b/>
                      <w:i/>
                      <w:iCs/>
                      <w:sz w:val="20"/>
                      <w:szCs w:val="20"/>
                    </w:rPr>
                    <w:t>οδοί</w:t>
                  </w:r>
                  <w:proofErr w:type="spellEnd"/>
                  <w:r w:rsidRPr="0036008C">
                    <w:rPr>
                      <w:rFonts w:ascii="Arial" w:hAnsi="Arial" w:cs="Arial"/>
                      <w:b/>
                      <w:i/>
                      <w:iCs/>
                      <w:sz w:val="20"/>
                      <w:szCs w:val="20"/>
                    </w:rPr>
                    <w:t xml:space="preserve"> κα</w:t>
                  </w:r>
                  <w:proofErr w:type="spellStart"/>
                  <w:r w:rsidRPr="0036008C">
                    <w:rPr>
                      <w:rFonts w:ascii="Arial" w:hAnsi="Arial" w:cs="Arial"/>
                      <w:b/>
                      <w:i/>
                      <w:iCs/>
                      <w:sz w:val="20"/>
                      <w:szCs w:val="20"/>
                    </w:rPr>
                    <w:t>λής</w:t>
                  </w:r>
                  <w:proofErr w:type="spellEnd"/>
                  <w:r w:rsidRPr="0036008C">
                    <w:rPr>
                      <w:rFonts w:ascii="Arial" w:hAnsi="Arial" w:cs="Arial"/>
                      <w:b/>
                      <w:i/>
                      <w:iCs/>
                      <w:sz w:val="20"/>
                      <w:szCs w:val="20"/>
                    </w:rPr>
                    <w:t xml:space="preserve"> βα</w:t>
                  </w:r>
                  <w:proofErr w:type="spellStart"/>
                  <w:r w:rsidRPr="0036008C">
                    <w:rPr>
                      <w:rFonts w:ascii="Arial" w:hAnsi="Arial" w:cs="Arial"/>
                      <w:b/>
                      <w:i/>
                      <w:iCs/>
                      <w:sz w:val="20"/>
                      <w:szCs w:val="20"/>
                    </w:rPr>
                    <w:t>τότητ</w:t>
                  </w:r>
                  <w:proofErr w:type="spellEnd"/>
                  <w:r w:rsidRPr="0036008C">
                    <w:rPr>
                      <w:rFonts w:ascii="Arial" w:hAnsi="Arial" w:cs="Arial"/>
                      <w:b/>
                      <w:i/>
                      <w:iCs/>
                      <w:sz w:val="20"/>
                      <w:szCs w:val="20"/>
                    </w:rPr>
                    <w:t>ας</w:t>
                  </w:r>
                </w:p>
              </w:tc>
              <w:tc>
                <w:tcPr>
                  <w:tcW w:w="1136" w:type="dxa"/>
                  <w:tcBorders>
                    <w:left w:val="single" w:sz="4" w:space="0" w:color="auto"/>
                    <w:bottom w:val="single" w:sz="4" w:space="0" w:color="auto"/>
                    <w:right w:val="single" w:sz="4" w:space="0" w:color="auto"/>
                  </w:tcBorders>
                  <w:vAlign w:val="center"/>
                </w:tcPr>
                <w:p w14:paraId="46F5E082" w14:textId="77777777" w:rsidR="00117B47" w:rsidRPr="0036008C" w:rsidRDefault="00117B47" w:rsidP="00F877C8">
                  <w:pPr>
                    <w:rPr>
                      <w:rFonts w:ascii="Arial" w:hAnsi="Arial" w:cs="Arial"/>
                      <w:b/>
                      <w:bCs/>
                      <w:sz w:val="20"/>
                      <w:szCs w:val="20"/>
                    </w:rPr>
                  </w:pPr>
                  <w:r w:rsidRPr="0036008C">
                    <w:rPr>
                      <w:rFonts w:ascii="Arial" w:hAnsi="Arial" w:cs="Arial"/>
                      <w:b/>
                      <w:bCs/>
                      <w:sz w:val="20"/>
                      <w:szCs w:val="20"/>
                    </w:rPr>
                    <w:t> </w:t>
                  </w:r>
                </w:p>
              </w:tc>
            </w:tr>
            <w:tr w:rsidR="00117B47" w:rsidRPr="0036008C" w14:paraId="5D1EC40C" w14:textId="77777777" w:rsidTr="00F877C8">
              <w:trPr>
                <w:trHeight w:val="330"/>
                <w:jc w:val="center"/>
              </w:trPr>
              <w:tc>
                <w:tcPr>
                  <w:tcW w:w="4539" w:type="dxa"/>
                  <w:tcBorders>
                    <w:left w:val="single" w:sz="4" w:space="0" w:color="auto"/>
                    <w:bottom w:val="single" w:sz="4" w:space="0" w:color="auto"/>
                    <w:right w:val="single" w:sz="4" w:space="0" w:color="auto"/>
                  </w:tcBorders>
                  <w:noWrap/>
                  <w:vAlign w:val="center"/>
                </w:tcPr>
                <w:p w14:paraId="2120D01B" w14:textId="77777777" w:rsidR="00117B47" w:rsidRPr="0036008C" w:rsidRDefault="00117B47" w:rsidP="00F877C8">
                  <w:pPr>
                    <w:rPr>
                      <w:rFonts w:ascii="Arial" w:hAnsi="Arial" w:cs="Arial"/>
                      <w:sz w:val="20"/>
                      <w:szCs w:val="20"/>
                    </w:rPr>
                  </w:pPr>
                  <w:r w:rsidRPr="0036008C">
                    <w:rPr>
                      <w:rFonts w:ascii="Arial" w:hAnsi="Arial" w:cs="Arial"/>
                      <w:sz w:val="20"/>
                      <w:szCs w:val="20"/>
                    </w:rPr>
                    <w:t xml:space="preserve"> - απ</w:t>
                  </w:r>
                  <w:proofErr w:type="spellStart"/>
                  <w:r w:rsidRPr="0036008C">
                    <w:rPr>
                      <w:rFonts w:ascii="Arial" w:hAnsi="Arial" w:cs="Arial"/>
                      <w:sz w:val="20"/>
                      <w:szCs w:val="20"/>
                    </w:rPr>
                    <w:t>όστ</w:t>
                  </w:r>
                  <w:proofErr w:type="spellEnd"/>
                  <w:r w:rsidRPr="0036008C">
                    <w:rPr>
                      <w:rFonts w:ascii="Arial" w:hAnsi="Arial" w:cs="Arial"/>
                      <w:sz w:val="20"/>
                      <w:szCs w:val="20"/>
                    </w:rPr>
                    <w:t>αση &lt; 5 km</w:t>
                  </w:r>
                </w:p>
              </w:tc>
              <w:tc>
                <w:tcPr>
                  <w:tcW w:w="1136" w:type="dxa"/>
                  <w:tcBorders>
                    <w:left w:val="single" w:sz="4" w:space="0" w:color="auto"/>
                    <w:bottom w:val="single" w:sz="4" w:space="0" w:color="auto"/>
                    <w:right w:val="single" w:sz="4" w:space="0" w:color="auto"/>
                  </w:tcBorders>
                  <w:vAlign w:val="center"/>
                </w:tcPr>
                <w:p w14:paraId="02DC6BC3" w14:textId="77777777" w:rsidR="00117B47" w:rsidRPr="0036008C" w:rsidRDefault="00117B47" w:rsidP="00F877C8">
                  <w:pPr>
                    <w:jc w:val="right"/>
                    <w:rPr>
                      <w:rFonts w:ascii="Arial" w:hAnsi="Arial" w:cs="Arial"/>
                      <w:b/>
                      <w:bCs/>
                      <w:sz w:val="20"/>
                      <w:szCs w:val="20"/>
                    </w:rPr>
                  </w:pPr>
                  <w:r w:rsidRPr="0036008C">
                    <w:rPr>
                      <w:rFonts w:ascii="Arial" w:hAnsi="Arial" w:cs="Arial"/>
                      <w:b/>
                      <w:bCs/>
                      <w:sz w:val="20"/>
                      <w:szCs w:val="20"/>
                    </w:rPr>
                    <w:t xml:space="preserve">0,20  </w:t>
                  </w:r>
                </w:p>
              </w:tc>
            </w:tr>
            <w:tr w:rsidR="00117B47" w:rsidRPr="0036008C" w14:paraId="59E990D0" w14:textId="77777777" w:rsidTr="00F877C8">
              <w:trPr>
                <w:trHeight w:val="330"/>
                <w:jc w:val="center"/>
              </w:trPr>
              <w:tc>
                <w:tcPr>
                  <w:tcW w:w="4539" w:type="dxa"/>
                  <w:tcBorders>
                    <w:left w:val="single" w:sz="4" w:space="0" w:color="auto"/>
                    <w:bottom w:val="single" w:sz="4" w:space="0" w:color="auto"/>
                    <w:right w:val="single" w:sz="4" w:space="0" w:color="auto"/>
                  </w:tcBorders>
                  <w:noWrap/>
                  <w:vAlign w:val="center"/>
                </w:tcPr>
                <w:p w14:paraId="0053E0A6" w14:textId="77777777" w:rsidR="00117B47" w:rsidRPr="0036008C" w:rsidRDefault="00117B47" w:rsidP="00F877C8">
                  <w:pPr>
                    <w:rPr>
                      <w:rFonts w:ascii="Arial" w:hAnsi="Arial" w:cs="Arial"/>
                      <w:sz w:val="20"/>
                      <w:szCs w:val="20"/>
                    </w:rPr>
                  </w:pPr>
                  <w:r w:rsidRPr="0036008C">
                    <w:rPr>
                      <w:rFonts w:ascii="Arial" w:hAnsi="Arial" w:cs="Arial"/>
                      <w:sz w:val="20"/>
                      <w:szCs w:val="20"/>
                    </w:rPr>
                    <w:t xml:space="preserve"> - απ</w:t>
                  </w:r>
                  <w:proofErr w:type="spellStart"/>
                  <w:r w:rsidRPr="0036008C">
                    <w:rPr>
                      <w:rFonts w:ascii="Arial" w:hAnsi="Arial" w:cs="Arial"/>
                      <w:sz w:val="20"/>
                      <w:szCs w:val="20"/>
                    </w:rPr>
                    <w:t>όστ</w:t>
                  </w:r>
                  <w:proofErr w:type="spellEnd"/>
                  <w:r w:rsidRPr="0036008C">
                    <w:rPr>
                      <w:rFonts w:ascii="Arial" w:hAnsi="Arial" w:cs="Arial"/>
                      <w:sz w:val="20"/>
                      <w:szCs w:val="20"/>
                    </w:rPr>
                    <w:t>αση ≥ 5 km</w:t>
                  </w:r>
                </w:p>
              </w:tc>
              <w:tc>
                <w:tcPr>
                  <w:tcW w:w="1136" w:type="dxa"/>
                  <w:tcBorders>
                    <w:left w:val="single" w:sz="4" w:space="0" w:color="auto"/>
                    <w:bottom w:val="single" w:sz="4" w:space="0" w:color="auto"/>
                    <w:right w:val="single" w:sz="4" w:space="0" w:color="auto"/>
                  </w:tcBorders>
                  <w:vAlign w:val="center"/>
                </w:tcPr>
                <w:p w14:paraId="2CDDF415" w14:textId="77777777" w:rsidR="00117B47" w:rsidRPr="0036008C" w:rsidRDefault="00117B47" w:rsidP="00F877C8">
                  <w:pPr>
                    <w:jc w:val="right"/>
                    <w:rPr>
                      <w:rFonts w:ascii="Arial" w:hAnsi="Arial" w:cs="Arial"/>
                      <w:b/>
                      <w:bCs/>
                      <w:sz w:val="20"/>
                      <w:szCs w:val="20"/>
                    </w:rPr>
                  </w:pPr>
                  <w:r w:rsidRPr="0036008C">
                    <w:rPr>
                      <w:rFonts w:ascii="Arial" w:hAnsi="Arial" w:cs="Arial"/>
                      <w:b/>
                      <w:bCs/>
                      <w:sz w:val="20"/>
                      <w:szCs w:val="20"/>
                    </w:rPr>
                    <w:t xml:space="preserve">0,19  </w:t>
                  </w:r>
                </w:p>
              </w:tc>
            </w:tr>
            <w:tr w:rsidR="00117B47" w:rsidRPr="0036008C" w14:paraId="7AF09576" w14:textId="77777777" w:rsidTr="00F877C8">
              <w:trPr>
                <w:trHeight w:val="330"/>
                <w:jc w:val="center"/>
              </w:trPr>
              <w:tc>
                <w:tcPr>
                  <w:tcW w:w="4539" w:type="dxa"/>
                  <w:tcBorders>
                    <w:left w:val="single" w:sz="4" w:space="0" w:color="auto"/>
                    <w:bottom w:val="single" w:sz="4" w:space="0" w:color="auto"/>
                    <w:right w:val="single" w:sz="4" w:space="0" w:color="auto"/>
                  </w:tcBorders>
                  <w:noWrap/>
                  <w:vAlign w:val="center"/>
                </w:tcPr>
                <w:p w14:paraId="706552DA" w14:textId="77777777" w:rsidR="00117B47" w:rsidRPr="0036008C" w:rsidRDefault="00117B47" w:rsidP="00F877C8">
                  <w:pPr>
                    <w:rPr>
                      <w:rFonts w:ascii="Arial" w:hAnsi="Arial" w:cs="Arial"/>
                      <w:i/>
                      <w:iCs/>
                      <w:sz w:val="20"/>
                      <w:szCs w:val="20"/>
                    </w:rPr>
                  </w:pPr>
                  <w:r w:rsidRPr="0036008C">
                    <w:rPr>
                      <w:rFonts w:ascii="Arial" w:hAnsi="Arial" w:cs="Arial"/>
                      <w:i/>
                      <w:iCs/>
                      <w:sz w:val="20"/>
                      <w:szCs w:val="20"/>
                    </w:rPr>
                    <w:t xml:space="preserve"> · </w:t>
                  </w:r>
                  <w:proofErr w:type="spellStart"/>
                  <w:r w:rsidRPr="0036008C">
                    <w:rPr>
                      <w:rFonts w:ascii="Arial" w:hAnsi="Arial" w:cs="Arial"/>
                      <w:b/>
                      <w:i/>
                      <w:iCs/>
                      <w:sz w:val="20"/>
                      <w:szCs w:val="20"/>
                    </w:rPr>
                    <w:t>οδοί</w:t>
                  </w:r>
                  <w:proofErr w:type="spellEnd"/>
                  <w:r w:rsidRPr="0036008C">
                    <w:rPr>
                      <w:rFonts w:ascii="Arial" w:hAnsi="Arial" w:cs="Arial"/>
                      <w:b/>
                      <w:i/>
                      <w:iCs/>
                      <w:sz w:val="20"/>
                      <w:szCs w:val="20"/>
                    </w:rPr>
                    <w:t xml:space="preserve"> κα</w:t>
                  </w:r>
                  <w:proofErr w:type="spellStart"/>
                  <w:r w:rsidRPr="0036008C">
                    <w:rPr>
                      <w:rFonts w:ascii="Arial" w:hAnsi="Arial" w:cs="Arial"/>
                      <w:b/>
                      <w:i/>
                      <w:iCs/>
                      <w:sz w:val="20"/>
                      <w:szCs w:val="20"/>
                    </w:rPr>
                    <w:t>κής</w:t>
                  </w:r>
                  <w:proofErr w:type="spellEnd"/>
                  <w:r w:rsidRPr="0036008C">
                    <w:rPr>
                      <w:rFonts w:ascii="Arial" w:hAnsi="Arial" w:cs="Arial"/>
                      <w:b/>
                      <w:i/>
                      <w:iCs/>
                      <w:sz w:val="20"/>
                      <w:szCs w:val="20"/>
                    </w:rPr>
                    <w:t xml:space="preserve"> βα</w:t>
                  </w:r>
                  <w:proofErr w:type="spellStart"/>
                  <w:r w:rsidRPr="0036008C">
                    <w:rPr>
                      <w:rFonts w:ascii="Arial" w:hAnsi="Arial" w:cs="Arial"/>
                      <w:b/>
                      <w:i/>
                      <w:iCs/>
                      <w:sz w:val="20"/>
                      <w:szCs w:val="20"/>
                    </w:rPr>
                    <w:t>τότητ</w:t>
                  </w:r>
                  <w:proofErr w:type="spellEnd"/>
                  <w:r w:rsidRPr="0036008C">
                    <w:rPr>
                      <w:rFonts w:ascii="Arial" w:hAnsi="Arial" w:cs="Arial"/>
                      <w:b/>
                      <w:i/>
                      <w:iCs/>
                      <w:sz w:val="20"/>
                      <w:szCs w:val="20"/>
                    </w:rPr>
                    <w:t>ας</w:t>
                  </w:r>
                </w:p>
              </w:tc>
              <w:tc>
                <w:tcPr>
                  <w:tcW w:w="1136" w:type="dxa"/>
                  <w:tcBorders>
                    <w:left w:val="single" w:sz="4" w:space="0" w:color="auto"/>
                    <w:bottom w:val="single" w:sz="4" w:space="0" w:color="auto"/>
                    <w:right w:val="single" w:sz="4" w:space="0" w:color="auto"/>
                  </w:tcBorders>
                  <w:vAlign w:val="center"/>
                </w:tcPr>
                <w:p w14:paraId="7A28667C" w14:textId="77777777" w:rsidR="00117B47" w:rsidRPr="0036008C" w:rsidRDefault="00117B47" w:rsidP="00F877C8">
                  <w:pPr>
                    <w:rPr>
                      <w:rFonts w:ascii="Arial" w:hAnsi="Arial" w:cs="Arial"/>
                      <w:b/>
                      <w:bCs/>
                      <w:sz w:val="20"/>
                      <w:szCs w:val="20"/>
                    </w:rPr>
                  </w:pPr>
                  <w:r w:rsidRPr="0036008C">
                    <w:rPr>
                      <w:rFonts w:ascii="Arial" w:hAnsi="Arial" w:cs="Arial"/>
                      <w:b/>
                      <w:bCs/>
                      <w:sz w:val="20"/>
                      <w:szCs w:val="20"/>
                    </w:rPr>
                    <w:t> </w:t>
                  </w:r>
                </w:p>
              </w:tc>
            </w:tr>
            <w:tr w:rsidR="00117B47" w:rsidRPr="0036008C" w14:paraId="599A1060" w14:textId="77777777" w:rsidTr="00F877C8">
              <w:trPr>
                <w:trHeight w:val="330"/>
                <w:jc w:val="center"/>
              </w:trPr>
              <w:tc>
                <w:tcPr>
                  <w:tcW w:w="4539" w:type="dxa"/>
                  <w:tcBorders>
                    <w:left w:val="single" w:sz="4" w:space="0" w:color="auto"/>
                    <w:bottom w:val="single" w:sz="4" w:space="0" w:color="auto"/>
                    <w:right w:val="single" w:sz="4" w:space="0" w:color="auto"/>
                  </w:tcBorders>
                  <w:noWrap/>
                  <w:vAlign w:val="center"/>
                </w:tcPr>
                <w:p w14:paraId="7AA2B7CA" w14:textId="77777777" w:rsidR="00117B47" w:rsidRPr="0036008C" w:rsidRDefault="00117B47" w:rsidP="00F877C8">
                  <w:pPr>
                    <w:rPr>
                      <w:rFonts w:ascii="Arial" w:hAnsi="Arial" w:cs="Arial"/>
                      <w:sz w:val="20"/>
                      <w:szCs w:val="20"/>
                    </w:rPr>
                  </w:pPr>
                  <w:r w:rsidRPr="0036008C">
                    <w:rPr>
                      <w:rFonts w:ascii="Arial" w:hAnsi="Arial" w:cs="Arial"/>
                      <w:sz w:val="20"/>
                      <w:szCs w:val="20"/>
                    </w:rPr>
                    <w:t xml:space="preserve"> - απ</w:t>
                  </w:r>
                  <w:proofErr w:type="spellStart"/>
                  <w:r w:rsidRPr="0036008C">
                    <w:rPr>
                      <w:rFonts w:ascii="Arial" w:hAnsi="Arial" w:cs="Arial"/>
                      <w:sz w:val="20"/>
                      <w:szCs w:val="20"/>
                    </w:rPr>
                    <w:t>όστ</w:t>
                  </w:r>
                  <w:proofErr w:type="spellEnd"/>
                  <w:r w:rsidRPr="0036008C">
                    <w:rPr>
                      <w:rFonts w:ascii="Arial" w:hAnsi="Arial" w:cs="Arial"/>
                      <w:sz w:val="20"/>
                      <w:szCs w:val="20"/>
                    </w:rPr>
                    <w:t>αση &lt; 5 km</w:t>
                  </w:r>
                </w:p>
              </w:tc>
              <w:tc>
                <w:tcPr>
                  <w:tcW w:w="1136" w:type="dxa"/>
                  <w:tcBorders>
                    <w:left w:val="single" w:sz="4" w:space="0" w:color="auto"/>
                    <w:bottom w:val="single" w:sz="4" w:space="0" w:color="auto"/>
                    <w:right w:val="single" w:sz="4" w:space="0" w:color="auto"/>
                  </w:tcBorders>
                  <w:vAlign w:val="center"/>
                </w:tcPr>
                <w:p w14:paraId="4F71BE30" w14:textId="77777777" w:rsidR="00117B47" w:rsidRPr="0036008C" w:rsidRDefault="00117B47" w:rsidP="00F877C8">
                  <w:pPr>
                    <w:jc w:val="right"/>
                    <w:rPr>
                      <w:rFonts w:ascii="Arial" w:hAnsi="Arial" w:cs="Arial"/>
                      <w:b/>
                      <w:bCs/>
                      <w:sz w:val="20"/>
                      <w:szCs w:val="20"/>
                    </w:rPr>
                  </w:pPr>
                  <w:r w:rsidRPr="0036008C">
                    <w:rPr>
                      <w:rFonts w:ascii="Arial" w:hAnsi="Arial" w:cs="Arial"/>
                      <w:b/>
                      <w:bCs/>
                      <w:sz w:val="20"/>
                      <w:szCs w:val="20"/>
                    </w:rPr>
                    <w:t xml:space="preserve">0,25  </w:t>
                  </w:r>
                </w:p>
              </w:tc>
            </w:tr>
            <w:tr w:rsidR="00117B47" w:rsidRPr="0036008C" w14:paraId="5DA0478D" w14:textId="77777777" w:rsidTr="00F877C8">
              <w:trPr>
                <w:trHeight w:val="330"/>
                <w:jc w:val="center"/>
              </w:trPr>
              <w:tc>
                <w:tcPr>
                  <w:tcW w:w="4539" w:type="dxa"/>
                  <w:tcBorders>
                    <w:left w:val="single" w:sz="4" w:space="0" w:color="auto"/>
                    <w:bottom w:val="single" w:sz="4" w:space="0" w:color="auto"/>
                    <w:right w:val="single" w:sz="4" w:space="0" w:color="auto"/>
                  </w:tcBorders>
                  <w:noWrap/>
                  <w:vAlign w:val="center"/>
                </w:tcPr>
                <w:p w14:paraId="06732405" w14:textId="77777777" w:rsidR="00117B47" w:rsidRPr="0036008C" w:rsidRDefault="00117B47" w:rsidP="00F877C8">
                  <w:pPr>
                    <w:rPr>
                      <w:rFonts w:ascii="Arial" w:hAnsi="Arial" w:cs="Arial"/>
                      <w:sz w:val="20"/>
                      <w:szCs w:val="20"/>
                    </w:rPr>
                  </w:pPr>
                  <w:r w:rsidRPr="0036008C">
                    <w:rPr>
                      <w:rFonts w:ascii="Arial" w:hAnsi="Arial" w:cs="Arial"/>
                      <w:sz w:val="20"/>
                      <w:szCs w:val="20"/>
                    </w:rPr>
                    <w:t xml:space="preserve"> - απ</w:t>
                  </w:r>
                  <w:proofErr w:type="spellStart"/>
                  <w:r w:rsidRPr="0036008C">
                    <w:rPr>
                      <w:rFonts w:ascii="Arial" w:hAnsi="Arial" w:cs="Arial"/>
                      <w:sz w:val="20"/>
                      <w:szCs w:val="20"/>
                    </w:rPr>
                    <w:t>όστ</w:t>
                  </w:r>
                  <w:proofErr w:type="spellEnd"/>
                  <w:r w:rsidRPr="0036008C">
                    <w:rPr>
                      <w:rFonts w:ascii="Arial" w:hAnsi="Arial" w:cs="Arial"/>
                      <w:sz w:val="20"/>
                      <w:szCs w:val="20"/>
                    </w:rPr>
                    <w:t>αση ≥ 5 km</w:t>
                  </w:r>
                </w:p>
              </w:tc>
              <w:tc>
                <w:tcPr>
                  <w:tcW w:w="1136" w:type="dxa"/>
                  <w:tcBorders>
                    <w:left w:val="single" w:sz="4" w:space="0" w:color="auto"/>
                    <w:bottom w:val="single" w:sz="4" w:space="0" w:color="auto"/>
                    <w:right w:val="single" w:sz="4" w:space="0" w:color="auto"/>
                  </w:tcBorders>
                  <w:vAlign w:val="center"/>
                </w:tcPr>
                <w:p w14:paraId="0A3991F0" w14:textId="77777777" w:rsidR="00117B47" w:rsidRPr="0036008C" w:rsidRDefault="00117B47" w:rsidP="00F877C8">
                  <w:pPr>
                    <w:jc w:val="right"/>
                    <w:rPr>
                      <w:rFonts w:ascii="Arial" w:hAnsi="Arial" w:cs="Arial"/>
                      <w:b/>
                      <w:bCs/>
                      <w:sz w:val="20"/>
                      <w:szCs w:val="20"/>
                    </w:rPr>
                  </w:pPr>
                  <w:r w:rsidRPr="0036008C">
                    <w:rPr>
                      <w:rFonts w:ascii="Arial" w:hAnsi="Arial" w:cs="Arial"/>
                      <w:b/>
                      <w:bCs/>
                      <w:sz w:val="20"/>
                      <w:szCs w:val="20"/>
                    </w:rPr>
                    <w:t xml:space="preserve">0,21  </w:t>
                  </w:r>
                </w:p>
              </w:tc>
            </w:tr>
            <w:tr w:rsidR="00117B47" w:rsidRPr="0036008C" w14:paraId="62D26653" w14:textId="77777777" w:rsidTr="00F877C8">
              <w:trPr>
                <w:trHeight w:val="330"/>
                <w:jc w:val="center"/>
              </w:trPr>
              <w:tc>
                <w:tcPr>
                  <w:tcW w:w="4539" w:type="dxa"/>
                  <w:tcBorders>
                    <w:left w:val="single" w:sz="4" w:space="0" w:color="auto"/>
                    <w:bottom w:val="single" w:sz="4" w:space="0" w:color="auto"/>
                    <w:right w:val="single" w:sz="4" w:space="0" w:color="auto"/>
                  </w:tcBorders>
                  <w:noWrap/>
                  <w:vAlign w:val="center"/>
                </w:tcPr>
                <w:p w14:paraId="68E5E23C" w14:textId="77777777" w:rsidR="00117B47" w:rsidRPr="0036008C" w:rsidRDefault="00117B47" w:rsidP="00F877C8">
                  <w:pPr>
                    <w:rPr>
                      <w:rFonts w:ascii="Arial" w:hAnsi="Arial" w:cs="Arial"/>
                      <w:i/>
                      <w:iCs/>
                      <w:sz w:val="20"/>
                      <w:szCs w:val="20"/>
                    </w:rPr>
                  </w:pPr>
                  <w:r w:rsidRPr="0036008C">
                    <w:rPr>
                      <w:rFonts w:ascii="Arial" w:hAnsi="Arial" w:cs="Arial"/>
                      <w:i/>
                      <w:iCs/>
                      <w:sz w:val="20"/>
                      <w:szCs w:val="20"/>
                    </w:rPr>
                    <w:t xml:space="preserve"> · </w:t>
                  </w:r>
                  <w:proofErr w:type="spellStart"/>
                  <w:r w:rsidRPr="0036008C">
                    <w:rPr>
                      <w:rFonts w:ascii="Arial" w:hAnsi="Arial" w:cs="Arial"/>
                      <w:b/>
                      <w:i/>
                      <w:iCs/>
                      <w:sz w:val="20"/>
                      <w:szCs w:val="20"/>
                    </w:rPr>
                    <w:t>εργοτ</w:t>
                  </w:r>
                  <w:proofErr w:type="spellEnd"/>
                  <w:r w:rsidRPr="0036008C">
                    <w:rPr>
                      <w:rFonts w:ascii="Arial" w:hAnsi="Arial" w:cs="Arial"/>
                      <w:b/>
                      <w:i/>
                      <w:iCs/>
                      <w:sz w:val="20"/>
                      <w:szCs w:val="20"/>
                    </w:rPr>
                    <w:t xml:space="preserve">αξιακές </w:t>
                  </w:r>
                  <w:proofErr w:type="spellStart"/>
                  <w:r w:rsidRPr="0036008C">
                    <w:rPr>
                      <w:rFonts w:ascii="Arial" w:hAnsi="Arial" w:cs="Arial"/>
                      <w:b/>
                      <w:i/>
                      <w:iCs/>
                      <w:sz w:val="20"/>
                      <w:szCs w:val="20"/>
                    </w:rPr>
                    <w:t>οδοί</w:t>
                  </w:r>
                  <w:proofErr w:type="spellEnd"/>
                </w:p>
              </w:tc>
              <w:tc>
                <w:tcPr>
                  <w:tcW w:w="1136" w:type="dxa"/>
                  <w:tcBorders>
                    <w:left w:val="single" w:sz="4" w:space="0" w:color="auto"/>
                    <w:bottom w:val="single" w:sz="4" w:space="0" w:color="auto"/>
                    <w:right w:val="single" w:sz="4" w:space="0" w:color="auto"/>
                  </w:tcBorders>
                  <w:vAlign w:val="center"/>
                </w:tcPr>
                <w:p w14:paraId="5624F4DB" w14:textId="77777777" w:rsidR="00117B47" w:rsidRPr="0036008C" w:rsidRDefault="00117B47" w:rsidP="00F877C8">
                  <w:pPr>
                    <w:rPr>
                      <w:rFonts w:ascii="Arial" w:hAnsi="Arial" w:cs="Arial"/>
                      <w:b/>
                      <w:bCs/>
                      <w:sz w:val="20"/>
                      <w:szCs w:val="20"/>
                    </w:rPr>
                  </w:pPr>
                  <w:r w:rsidRPr="0036008C">
                    <w:rPr>
                      <w:rFonts w:ascii="Arial" w:hAnsi="Arial" w:cs="Arial"/>
                      <w:b/>
                      <w:bCs/>
                      <w:sz w:val="20"/>
                      <w:szCs w:val="20"/>
                    </w:rPr>
                    <w:t> </w:t>
                  </w:r>
                </w:p>
              </w:tc>
            </w:tr>
            <w:tr w:rsidR="00117B47" w:rsidRPr="0036008C" w14:paraId="3C9A56A4" w14:textId="77777777" w:rsidTr="00F877C8">
              <w:trPr>
                <w:trHeight w:val="330"/>
                <w:jc w:val="center"/>
              </w:trPr>
              <w:tc>
                <w:tcPr>
                  <w:tcW w:w="4539" w:type="dxa"/>
                  <w:tcBorders>
                    <w:left w:val="single" w:sz="4" w:space="0" w:color="auto"/>
                    <w:bottom w:val="single" w:sz="4" w:space="0" w:color="auto"/>
                    <w:right w:val="single" w:sz="4" w:space="0" w:color="auto"/>
                  </w:tcBorders>
                  <w:noWrap/>
                  <w:vAlign w:val="center"/>
                </w:tcPr>
                <w:p w14:paraId="3CAC6627" w14:textId="77777777" w:rsidR="00117B47" w:rsidRPr="0036008C" w:rsidRDefault="00117B47" w:rsidP="00F877C8">
                  <w:pPr>
                    <w:rPr>
                      <w:rFonts w:ascii="Arial" w:hAnsi="Arial" w:cs="Arial"/>
                      <w:sz w:val="20"/>
                      <w:szCs w:val="20"/>
                    </w:rPr>
                  </w:pPr>
                  <w:r w:rsidRPr="0036008C">
                    <w:rPr>
                      <w:rFonts w:ascii="Arial" w:hAnsi="Arial" w:cs="Arial"/>
                      <w:sz w:val="20"/>
                      <w:szCs w:val="20"/>
                    </w:rPr>
                    <w:t xml:space="preserve"> - απ</w:t>
                  </w:r>
                  <w:proofErr w:type="spellStart"/>
                  <w:r w:rsidRPr="0036008C">
                    <w:rPr>
                      <w:rFonts w:ascii="Arial" w:hAnsi="Arial" w:cs="Arial"/>
                      <w:sz w:val="20"/>
                      <w:szCs w:val="20"/>
                    </w:rPr>
                    <w:t>όστ</w:t>
                  </w:r>
                  <w:proofErr w:type="spellEnd"/>
                  <w:r w:rsidRPr="0036008C">
                    <w:rPr>
                      <w:rFonts w:ascii="Arial" w:hAnsi="Arial" w:cs="Arial"/>
                      <w:sz w:val="20"/>
                      <w:szCs w:val="20"/>
                    </w:rPr>
                    <w:t>αση &lt; 3 km</w:t>
                  </w:r>
                </w:p>
              </w:tc>
              <w:tc>
                <w:tcPr>
                  <w:tcW w:w="1136" w:type="dxa"/>
                  <w:tcBorders>
                    <w:left w:val="single" w:sz="4" w:space="0" w:color="auto"/>
                    <w:bottom w:val="single" w:sz="4" w:space="0" w:color="auto"/>
                    <w:right w:val="single" w:sz="4" w:space="0" w:color="auto"/>
                  </w:tcBorders>
                  <w:vAlign w:val="center"/>
                </w:tcPr>
                <w:p w14:paraId="3CD7C481" w14:textId="77777777" w:rsidR="00117B47" w:rsidRPr="0036008C" w:rsidRDefault="00117B47" w:rsidP="00F877C8">
                  <w:pPr>
                    <w:jc w:val="right"/>
                    <w:rPr>
                      <w:rFonts w:ascii="Arial" w:hAnsi="Arial" w:cs="Arial"/>
                      <w:b/>
                      <w:bCs/>
                      <w:sz w:val="20"/>
                      <w:szCs w:val="20"/>
                    </w:rPr>
                  </w:pPr>
                  <w:r w:rsidRPr="0036008C">
                    <w:rPr>
                      <w:rFonts w:ascii="Arial" w:hAnsi="Arial" w:cs="Arial"/>
                      <w:b/>
                      <w:bCs/>
                      <w:sz w:val="20"/>
                      <w:szCs w:val="20"/>
                    </w:rPr>
                    <w:t xml:space="preserve">0,22  </w:t>
                  </w:r>
                </w:p>
              </w:tc>
            </w:tr>
            <w:tr w:rsidR="00117B47" w:rsidRPr="0036008C" w14:paraId="59AB5878" w14:textId="77777777" w:rsidTr="00F877C8">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14:paraId="07FA99E3" w14:textId="77777777" w:rsidR="00117B47" w:rsidRPr="0036008C" w:rsidRDefault="00117B47" w:rsidP="00F877C8">
                  <w:pPr>
                    <w:rPr>
                      <w:rFonts w:ascii="Arial" w:hAnsi="Arial" w:cs="Arial"/>
                      <w:sz w:val="20"/>
                      <w:szCs w:val="20"/>
                    </w:rPr>
                  </w:pPr>
                  <w:r w:rsidRPr="0036008C">
                    <w:rPr>
                      <w:rFonts w:ascii="Arial" w:hAnsi="Arial" w:cs="Arial"/>
                      <w:sz w:val="20"/>
                      <w:szCs w:val="20"/>
                    </w:rPr>
                    <w:t xml:space="preserve"> - απ</w:t>
                  </w:r>
                  <w:proofErr w:type="spellStart"/>
                  <w:r w:rsidRPr="0036008C">
                    <w:rPr>
                      <w:rFonts w:ascii="Arial" w:hAnsi="Arial" w:cs="Arial"/>
                      <w:sz w:val="20"/>
                      <w:szCs w:val="20"/>
                    </w:rPr>
                    <w:t>όστ</w:t>
                  </w:r>
                  <w:proofErr w:type="spellEnd"/>
                  <w:r w:rsidRPr="0036008C">
                    <w:rPr>
                      <w:rFonts w:ascii="Arial" w:hAnsi="Arial" w:cs="Arial"/>
                      <w:sz w:val="20"/>
                      <w:szCs w:val="20"/>
                    </w:rPr>
                    <w:t>αση ≥ 3 km</w:t>
                  </w:r>
                </w:p>
              </w:tc>
              <w:tc>
                <w:tcPr>
                  <w:tcW w:w="1136" w:type="dxa"/>
                  <w:tcBorders>
                    <w:top w:val="single" w:sz="4" w:space="0" w:color="auto"/>
                    <w:left w:val="single" w:sz="4" w:space="0" w:color="auto"/>
                    <w:bottom w:val="single" w:sz="4" w:space="0" w:color="auto"/>
                    <w:right w:val="single" w:sz="4" w:space="0" w:color="auto"/>
                  </w:tcBorders>
                  <w:vAlign w:val="center"/>
                </w:tcPr>
                <w:p w14:paraId="33EE57CE" w14:textId="77777777" w:rsidR="00117B47" w:rsidRPr="0036008C" w:rsidRDefault="00117B47" w:rsidP="00F877C8">
                  <w:pPr>
                    <w:jc w:val="right"/>
                    <w:rPr>
                      <w:rFonts w:ascii="Arial" w:hAnsi="Arial" w:cs="Arial"/>
                      <w:b/>
                      <w:bCs/>
                      <w:sz w:val="20"/>
                      <w:szCs w:val="20"/>
                    </w:rPr>
                  </w:pPr>
                  <w:r w:rsidRPr="0036008C">
                    <w:rPr>
                      <w:rFonts w:ascii="Arial" w:hAnsi="Arial" w:cs="Arial"/>
                      <w:b/>
                      <w:bCs/>
                      <w:sz w:val="20"/>
                      <w:szCs w:val="20"/>
                    </w:rPr>
                    <w:t xml:space="preserve">0,20  </w:t>
                  </w:r>
                </w:p>
              </w:tc>
            </w:tr>
            <w:tr w:rsidR="00117B47" w:rsidRPr="00FD45D1" w14:paraId="569012F4" w14:textId="77777777" w:rsidTr="00F877C8">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14:paraId="1D6DDD3F" w14:textId="77777777" w:rsidR="00117B47" w:rsidRPr="0036008C" w:rsidRDefault="00117B47" w:rsidP="00F877C8">
                  <w:pPr>
                    <w:rPr>
                      <w:rFonts w:ascii="Arial" w:hAnsi="Arial" w:cs="Arial"/>
                      <w:sz w:val="20"/>
                      <w:szCs w:val="20"/>
                      <w:lang w:val="el-GR"/>
                    </w:rPr>
                  </w:pPr>
                  <w:r w:rsidRPr="0036008C">
                    <w:rPr>
                      <w:rFonts w:ascii="Arial" w:hAnsi="Arial" w:cs="Arial"/>
                      <w:b/>
                      <w:bCs/>
                      <w:sz w:val="20"/>
                      <w:szCs w:val="20"/>
                      <w:lang w:val="el-GR"/>
                    </w:rPr>
                    <w:t xml:space="preserve">Πρόσθετη τιμή για παρατεταμένη αναμονή φορτοεκφόρτωσης </w:t>
                  </w:r>
                  <w:r w:rsidRPr="0036008C">
                    <w:rPr>
                      <w:rFonts w:ascii="Arial" w:hAnsi="Arial" w:cs="Arial"/>
                      <w:sz w:val="20"/>
                      <w:szCs w:val="20"/>
                      <w:lang w:val="el-GR"/>
                    </w:rPr>
                    <w:t>(ασφαλτικά, εκσκαφές θεμελίων και χανδάκων, μικρής κλίμακας εκσκαφές)</w:t>
                  </w:r>
                </w:p>
              </w:tc>
              <w:tc>
                <w:tcPr>
                  <w:tcW w:w="1136" w:type="dxa"/>
                  <w:tcBorders>
                    <w:top w:val="single" w:sz="4" w:space="0" w:color="auto"/>
                    <w:left w:val="single" w:sz="4" w:space="0" w:color="auto"/>
                    <w:bottom w:val="single" w:sz="4" w:space="0" w:color="auto"/>
                    <w:right w:val="single" w:sz="4" w:space="0" w:color="auto"/>
                  </w:tcBorders>
                  <w:vAlign w:val="center"/>
                </w:tcPr>
                <w:p w14:paraId="1ACD71B6" w14:textId="77777777" w:rsidR="00117B47" w:rsidRPr="0036008C" w:rsidRDefault="00117B47" w:rsidP="00F877C8">
                  <w:pPr>
                    <w:jc w:val="right"/>
                    <w:rPr>
                      <w:rFonts w:ascii="Arial" w:hAnsi="Arial" w:cs="Arial"/>
                      <w:b/>
                      <w:bCs/>
                      <w:sz w:val="20"/>
                      <w:szCs w:val="20"/>
                      <w:lang w:val="el-GR"/>
                    </w:rPr>
                  </w:pPr>
                  <w:r w:rsidRPr="0036008C">
                    <w:rPr>
                      <w:rFonts w:ascii="Arial" w:hAnsi="Arial" w:cs="Arial"/>
                      <w:b/>
                      <w:bCs/>
                      <w:sz w:val="20"/>
                      <w:szCs w:val="20"/>
                      <w:lang w:val="el-GR"/>
                    </w:rPr>
                    <w:t>0,03</w:t>
                  </w:r>
                </w:p>
              </w:tc>
            </w:tr>
          </w:tbl>
          <w:p w14:paraId="7034118D" w14:textId="77777777" w:rsidR="00117B47" w:rsidRPr="0036008C" w:rsidRDefault="00117B47" w:rsidP="00F877C8">
            <w:pPr>
              <w:pStyle w:val="BlockText"/>
              <w:ind w:left="266"/>
              <w:rPr>
                <w:rFonts w:cs="Arial"/>
                <w:b/>
                <w:bCs/>
                <w:i/>
                <w:iCs/>
                <w:sz w:val="12"/>
                <w:szCs w:val="12"/>
              </w:rPr>
            </w:pPr>
          </w:p>
          <w:p w14:paraId="1892322E" w14:textId="77777777" w:rsidR="00117B47" w:rsidRPr="0036008C" w:rsidRDefault="00117B47" w:rsidP="00F877C8">
            <w:pPr>
              <w:pStyle w:val="BlockText"/>
              <w:ind w:left="266"/>
              <w:rPr>
                <w:rFonts w:cs="Arial"/>
                <w:b/>
                <w:bCs/>
                <w:i/>
                <w:iCs/>
                <w:sz w:val="12"/>
                <w:szCs w:val="12"/>
              </w:rPr>
            </w:pPr>
          </w:p>
          <w:p w14:paraId="3B9BCE2D" w14:textId="77777777" w:rsidR="00117B47" w:rsidRPr="0036008C" w:rsidRDefault="00117B47" w:rsidP="00F877C8">
            <w:pPr>
              <w:ind w:left="748" w:right="267"/>
              <w:jc w:val="both"/>
              <w:rPr>
                <w:rFonts w:ascii="Arial" w:hAnsi="Arial" w:cs="Arial"/>
                <w:b/>
                <w:i/>
                <w:sz w:val="20"/>
                <w:szCs w:val="20"/>
                <w:lang w:val="el-GR"/>
              </w:rPr>
            </w:pPr>
            <w:r w:rsidRPr="0036008C">
              <w:rPr>
                <w:rFonts w:ascii="Arial" w:hAnsi="Arial" w:cs="Arial"/>
                <w:b/>
                <w:i/>
                <w:sz w:val="20"/>
                <w:szCs w:val="20"/>
              </w:rPr>
              <w:t>O</w:t>
            </w:r>
            <w:r w:rsidRPr="0036008C">
              <w:rPr>
                <w:rFonts w:ascii="Arial" w:hAnsi="Arial" w:cs="Arial"/>
                <w:b/>
                <w:i/>
                <w:sz w:val="20"/>
                <w:szCs w:val="20"/>
                <w:lang w:val="el-GR"/>
              </w:rPr>
              <w:t xml:space="preserve">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36008C">
              <w:rPr>
                <w:rFonts w:ascii="Arial" w:hAnsi="Arial" w:cs="Arial"/>
                <w:b/>
                <w:i/>
                <w:sz w:val="20"/>
                <w:szCs w:val="20"/>
                <w:lang w:val="el-GR"/>
              </w:rPr>
              <w:t>επιμετρώνται</w:t>
            </w:r>
            <w:proofErr w:type="spellEnd"/>
            <w:r w:rsidRPr="0036008C">
              <w:rPr>
                <w:rFonts w:ascii="Arial" w:hAnsi="Arial" w:cs="Arial"/>
                <w:b/>
                <w:i/>
                <w:sz w:val="20"/>
                <w:szCs w:val="20"/>
                <w:lang w:val="el-GR"/>
              </w:rPr>
              <w:t xml:space="preserve"> σε κυβικά μέτρα (</w:t>
            </w:r>
            <w:r w:rsidRPr="0036008C">
              <w:rPr>
                <w:rFonts w:ascii="Arial" w:hAnsi="Arial" w:cs="Arial"/>
                <w:b/>
                <w:i/>
                <w:sz w:val="20"/>
                <w:szCs w:val="20"/>
              </w:rPr>
              <w:t>m</w:t>
            </w:r>
            <w:r w:rsidRPr="0036008C">
              <w:rPr>
                <w:rFonts w:ascii="Arial" w:hAnsi="Arial" w:cs="Arial"/>
                <w:b/>
                <w:i/>
                <w:sz w:val="20"/>
                <w:szCs w:val="20"/>
                <w:vertAlign w:val="superscript"/>
                <w:lang w:val="el-GR"/>
              </w:rPr>
              <w:t>3</w:t>
            </w:r>
            <w:r w:rsidRPr="0036008C">
              <w:rPr>
                <w:rFonts w:ascii="Arial" w:hAnsi="Arial" w:cs="Arial"/>
                <w:b/>
                <w:i/>
                <w:sz w:val="20"/>
                <w:szCs w:val="20"/>
                <w:lang w:val="el-GR"/>
              </w:rPr>
              <w:t xml:space="preserve">), κατά τον τρόπο που καθορίζεται σε έκαστο άρθρο. </w:t>
            </w:r>
          </w:p>
          <w:p w14:paraId="6341686A" w14:textId="77777777" w:rsidR="00117B47" w:rsidRPr="0036008C" w:rsidRDefault="00117B47" w:rsidP="00F877C8">
            <w:pPr>
              <w:ind w:left="748" w:right="267"/>
              <w:jc w:val="both"/>
              <w:rPr>
                <w:rFonts w:ascii="Arial" w:hAnsi="Arial" w:cs="Arial"/>
                <w:b/>
                <w:i/>
                <w:sz w:val="12"/>
                <w:szCs w:val="12"/>
                <w:lang w:val="el-GR"/>
              </w:rPr>
            </w:pPr>
          </w:p>
          <w:p w14:paraId="5F4FA311" w14:textId="77777777" w:rsidR="00117B47" w:rsidRPr="0036008C" w:rsidRDefault="00117B47" w:rsidP="00F877C8">
            <w:pPr>
              <w:ind w:left="748" w:right="267"/>
              <w:jc w:val="both"/>
              <w:rPr>
                <w:rFonts w:ascii="Arial" w:hAnsi="Arial" w:cs="Arial"/>
                <w:b/>
                <w:i/>
                <w:sz w:val="20"/>
                <w:szCs w:val="20"/>
                <w:lang w:val="el-GR"/>
              </w:rPr>
            </w:pPr>
            <w:r w:rsidRPr="0036008C">
              <w:rPr>
                <w:rFonts w:ascii="Arial" w:hAnsi="Arial" w:cs="Arial"/>
                <w:b/>
                <w:i/>
                <w:sz w:val="20"/>
                <w:szCs w:val="20"/>
                <w:lang w:val="el-GR"/>
              </w:rPr>
              <w:t xml:space="preserve">Σε </w:t>
            </w:r>
            <w:proofErr w:type="spellStart"/>
            <w:r w:rsidRPr="0036008C">
              <w:rPr>
                <w:rFonts w:ascii="Arial" w:hAnsi="Arial" w:cs="Arial"/>
                <w:b/>
                <w:i/>
                <w:sz w:val="20"/>
                <w:szCs w:val="20"/>
                <w:lang w:val="el-GR"/>
              </w:rPr>
              <w:t>καμμία</w:t>
            </w:r>
            <w:proofErr w:type="spellEnd"/>
            <w:r w:rsidRPr="0036008C">
              <w:rPr>
                <w:rFonts w:ascii="Arial" w:hAnsi="Arial" w:cs="Arial"/>
                <w:b/>
                <w:i/>
                <w:sz w:val="20"/>
                <w:szCs w:val="20"/>
                <w:lang w:val="el-GR"/>
              </w:rPr>
              <w:t xml:space="preserve"> περίπτωση δεν εφαρμόζεται συντελεστής </w:t>
            </w:r>
            <w:proofErr w:type="spellStart"/>
            <w:r w:rsidRPr="0036008C">
              <w:rPr>
                <w:rFonts w:ascii="Arial" w:hAnsi="Arial" w:cs="Arial"/>
                <w:b/>
                <w:i/>
                <w:sz w:val="20"/>
                <w:szCs w:val="20"/>
                <w:lang w:val="el-GR"/>
              </w:rPr>
              <w:t>επιπλήσματος</w:t>
            </w:r>
            <w:proofErr w:type="spellEnd"/>
            <w:r w:rsidRPr="0036008C">
              <w:rPr>
                <w:rFonts w:ascii="Arial" w:hAnsi="Arial" w:cs="Arial"/>
                <w:b/>
                <w:i/>
                <w:sz w:val="20"/>
                <w:szCs w:val="20"/>
                <w:lang w:val="el-GR"/>
              </w:rPr>
              <w:t xml:space="preserve"> ή οποιαδήποτε άλλη προσαύξηση και ο υπολογισμός γίνεται με βάση τα </w:t>
            </w:r>
            <w:proofErr w:type="spellStart"/>
            <w:r w:rsidRPr="0036008C">
              <w:rPr>
                <w:rFonts w:ascii="Arial" w:hAnsi="Arial" w:cs="Arial"/>
                <w:b/>
                <w:i/>
                <w:sz w:val="20"/>
                <w:szCs w:val="20"/>
                <w:lang w:val="el-GR"/>
              </w:rPr>
              <w:t>επιμετρούμενα</w:t>
            </w:r>
            <w:proofErr w:type="spellEnd"/>
            <w:r w:rsidRPr="0036008C">
              <w:rPr>
                <w:rFonts w:ascii="Arial" w:hAnsi="Arial" w:cs="Arial"/>
                <w:b/>
                <w:i/>
                <w:sz w:val="20"/>
                <w:szCs w:val="20"/>
                <w:lang w:val="el-GR"/>
              </w:rPr>
              <w:t xml:space="preserve"> </w:t>
            </w:r>
            <w:r w:rsidRPr="0036008C">
              <w:rPr>
                <w:rFonts w:ascii="Arial" w:hAnsi="Arial" w:cs="Arial"/>
                <w:b/>
                <w:i/>
                <w:sz w:val="20"/>
                <w:szCs w:val="20"/>
              </w:rPr>
              <w:t>m</w:t>
            </w:r>
            <w:r w:rsidRPr="0036008C">
              <w:rPr>
                <w:rFonts w:ascii="Arial" w:hAnsi="Arial" w:cs="Arial"/>
                <w:b/>
                <w:i/>
                <w:sz w:val="20"/>
                <w:szCs w:val="20"/>
                <w:vertAlign w:val="superscript"/>
                <w:lang w:val="el-GR"/>
              </w:rPr>
              <w:t>3</w:t>
            </w:r>
            <w:r w:rsidRPr="0036008C">
              <w:rPr>
                <w:rFonts w:ascii="Arial" w:hAnsi="Arial" w:cs="Arial"/>
                <w:b/>
                <w:i/>
                <w:sz w:val="20"/>
                <w:szCs w:val="20"/>
                <w:lang w:val="el-GR"/>
              </w:rPr>
              <w:t xml:space="preserve"> κάθε εργασίας, όπως καθορίζεται στο αντίστοιχο άρθρο.</w:t>
            </w:r>
          </w:p>
          <w:p w14:paraId="0D2FA6FC" w14:textId="77777777" w:rsidR="00117B47" w:rsidRPr="0036008C" w:rsidRDefault="00117B47" w:rsidP="00F877C8">
            <w:pPr>
              <w:ind w:left="748" w:right="267"/>
              <w:jc w:val="both"/>
              <w:rPr>
                <w:rFonts w:ascii="Arial" w:hAnsi="Arial" w:cs="Arial"/>
                <w:b/>
                <w:i/>
                <w:sz w:val="12"/>
                <w:szCs w:val="12"/>
                <w:lang w:val="el-GR"/>
              </w:rPr>
            </w:pPr>
          </w:p>
          <w:p w14:paraId="7825C2EC" w14:textId="77777777" w:rsidR="00117B47" w:rsidRPr="0036008C" w:rsidRDefault="00117B47" w:rsidP="00F877C8">
            <w:pPr>
              <w:ind w:left="748" w:right="267"/>
              <w:jc w:val="both"/>
              <w:rPr>
                <w:rFonts w:ascii="Arial" w:hAnsi="Arial" w:cs="Arial"/>
                <w:b/>
                <w:i/>
                <w:sz w:val="20"/>
                <w:szCs w:val="20"/>
                <w:lang w:val="el-GR"/>
              </w:rPr>
            </w:pPr>
            <w:r w:rsidRPr="0036008C">
              <w:rPr>
                <w:rFonts w:ascii="Arial" w:hAnsi="Arial" w:cs="Arial"/>
                <w:b/>
                <w:i/>
                <w:sz w:val="20"/>
                <w:szCs w:val="20"/>
                <w:lang w:val="el-GR"/>
              </w:rPr>
              <w:t>Η δαπάνη του μεταφορικού έργου, όπως προσδιορίζεται στο παρόν τιμολόγιο (ΝΕΤ ΟΙΚ),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14:paraId="5BB3CC79" w14:textId="77777777" w:rsidR="00117B47" w:rsidRPr="0036008C" w:rsidRDefault="00117B47" w:rsidP="00F877C8">
            <w:pPr>
              <w:tabs>
                <w:tab w:val="left" w:pos="284"/>
              </w:tabs>
              <w:ind w:left="284" w:right="282"/>
              <w:jc w:val="both"/>
              <w:rPr>
                <w:rFonts w:ascii="Arial" w:hAnsi="Arial" w:cs="Arial"/>
                <w:b/>
                <w:i/>
                <w:sz w:val="12"/>
                <w:szCs w:val="12"/>
                <w:lang w:val="el-GR"/>
              </w:rPr>
            </w:pPr>
          </w:p>
          <w:p w14:paraId="1BB817CC" w14:textId="77777777" w:rsidR="00117B47" w:rsidRPr="0036008C" w:rsidRDefault="00117B47" w:rsidP="00F877C8">
            <w:pPr>
              <w:tabs>
                <w:tab w:val="left" w:pos="748"/>
              </w:tabs>
              <w:ind w:left="748" w:right="282" w:hanging="464"/>
              <w:jc w:val="both"/>
              <w:rPr>
                <w:rFonts w:ascii="Arial" w:hAnsi="Arial" w:cs="Arial"/>
                <w:b/>
                <w:i/>
                <w:sz w:val="20"/>
                <w:szCs w:val="20"/>
                <w:lang w:val="el-GR"/>
              </w:rPr>
            </w:pPr>
            <w:r w:rsidRPr="0036008C">
              <w:rPr>
                <w:rFonts w:ascii="Arial" w:hAnsi="Arial" w:cs="Arial"/>
                <w:b/>
                <w:i/>
                <w:sz w:val="20"/>
                <w:szCs w:val="20"/>
                <w:lang w:val="el-GR"/>
              </w:rPr>
              <w:t>Β.</w:t>
            </w:r>
            <w:r w:rsidRPr="0036008C">
              <w:rPr>
                <w:rFonts w:ascii="Arial" w:hAnsi="Arial" w:cs="Arial"/>
                <w:b/>
                <w:i/>
                <w:sz w:val="20"/>
                <w:szCs w:val="20"/>
                <w:lang w:val="el-GR"/>
              </w:rPr>
              <w:tab/>
              <w:t xml:space="preserve">Στις τιμές </w:t>
            </w:r>
            <w:proofErr w:type="spellStart"/>
            <w:r w:rsidRPr="0036008C">
              <w:rPr>
                <w:rFonts w:ascii="Arial" w:hAnsi="Arial" w:cs="Arial"/>
                <w:b/>
                <w:i/>
                <w:sz w:val="20"/>
                <w:szCs w:val="20"/>
                <w:lang w:val="el-GR"/>
              </w:rPr>
              <w:t>μονάδος</w:t>
            </w:r>
            <w:proofErr w:type="spellEnd"/>
            <w:r w:rsidRPr="0036008C">
              <w:rPr>
                <w:rFonts w:ascii="Arial" w:hAnsi="Arial" w:cs="Arial"/>
                <w:b/>
                <w:i/>
                <w:sz w:val="20"/>
                <w:szCs w:val="20"/>
                <w:lang w:val="el-GR"/>
              </w:rPr>
              <w:t xml:space="preserve"> του παρόντος Τιμολογίου που φέρουν την σήμανση [**] παρατίθεται η τιμή που αναλογεί στην καθαρή εργασία (φατούρα) και τα βοηθητικά υλικά. </w:t>
            </w:r>
            <w:proofErr w:type="spellStart"/>
            <w:r w:rsidRPr="0036008C">
              <w:rPr>
                <w:rFonts w:ascii="Arial" w:hAnsi="Arial" w:cs="Arial"/>
                <w:b/>
                <w:i/>
                <w:sz w:val="20"/>
                <w:szCs w:val="20"/>
                <w:lang w:val="el-GR"/>
              </w:rPr>
              <w:t>Οταν</w:t>
            </w:r>
            <w:proofErr w:type="spellEnd"/>
            <w:r w:rsidRPr="0036008C">
              <w:rPr>
                <w:rFonts w:ascii="Arial" w:hAnsi="Arial" w:cs="Arial"/>
                <w:b/>
                <w:i/>
                <w:sz w:val="20"/>
                <w:szCs w:val="20"/>
                <w:lang w:val="el-GR"/>
              </w:rPr>
              <w:t xml:space="preserve"> διαφοροποιούνται τα ποιοτικά χαρακτηριστικά των κυρίων </w:t>
            </w:r>
            <w:proofErr w:type="spellStart"/>
            <w:r w:rsidRPr="0036008C">
              <w:rPr>
                <w:rFonts w:ascii="Arial" w:hAnsi="Arial" w:cs="Arial"/>
                <w:b/>
                <w:i/>
                <w:sz w:val="20"/>
                <w:szCs w:val="20"/>
                <w:lang w:val="el-GR"/>
              </w:rPr>
              <w:t>ενσωματουμένων</w:t>
            </w:r>
            <w:proofErr w:type="spellEnd"/>
            <w:r w:rsidRPr="0036008C">
              <w:rPr>
                <w:rFonts w:ascii="Arial" w:hAnsi="Arial" w:cs="Arial"/>
                <w:b/>
                <w:i/>
                <w:sz w:val="20"/>
                <w:szCs w:val="20"/>
                <w:lang w:val="el-GR"/>
              </w:rPr>
              <w:t xml:space="preserve"> υλικών, έναντι αυτών που αναφέρονται στο Περιγραφικό </w:t>
            </w:r>
            <w:proofErr w:type="spellStart"/>
            <w:r w:rsidRPr="0036008C">
              <w:rPr>
                <w:rFonts w:ascii="Arial" w:hAnsi="Arial" w:cs="Arial"/>
                <w:b/>
                <w:i/>
                <w:sz w:val="20"/>
                <w:szCs w:val="20"/>
                <w:lang w:val="el-GR"/>
              </w:rPr>
              <w:t>Αρθρο</w:t>
            </w:r>
            <w:proofErr w:type="spellEnd"/>
            <w:r w:rsidRPr="0036008C">
              <w:rPr>
                <w:rFonts w:ascii="Arial" w:hAnsi="Arial" w:cs="Arial"/>
                <w:b/>
                <w:i/>
                <w:sz w:val="20"/>
                <w:szCs w:val="20"/>
                <w:lang w:val="el-GR"/>
              </w:rPr>
              <w:t xml:space="preserve">, η Δημοπρατούσα Αρχή θα προσαρμόζει ανάλογα τις τιμές εφαρμογής (περιπτώσεις ξυλείας, </w:t>
            </w:r>
            <w:proofErr w:type="spellStart"/>
            <w:r w:rsidRPr="0036008C">
              <w:rPr>
                <w:rFonts w:ascii="Arial" w:hAnsi="Arial" w:cs="Arial"/>
                <w:b/>
                <w:i/>
                <w:sz w:val="20"/>
                <w:szCs w:val="20"/>
                <w:lang w:val="el-GR"/>
              </w:rPr>
              <w:t>καραμικών</w:t>
            </w:r>
            <w:proofErr w:type="spellEnd"/>
            <w:r w:rsidRPr="0036008C">
              <w:rPr>
                <w:rFonts w:ascii="Arial" w:hAnsi="Arial" w:cs="Arial"/>
                <w:b/>
                <w:i/>
                <w:sz w:val="20"/>
                <w:szCs w:val="20"/>
                <w:lang w:val="el-GR"/>
              </w:rPr>
              <w:t xml:space="preserve"> πλακιδίων και μαρμάρων διαφόρων κατηγοριών και ποιοτήτων).</w:t>
            </w:r>
          </w:p>
          <w:p w14:paraId="0075BEC9" w14:textId="77777777" w:rsidR="00117B47" w:rsidRPr="0036008C" w:rsidRDefault="00117B47" w:rsidP="00F877C8">
            <w:pPr>
              <w:pStyle w:val="BlockText"/>
              <w:jc w:val="left"/>
              <w:rPr>
                <w:rFonts w:cs="Arial"/>
                <w:color w:val="auto"/>
              </w:rPr>
            </w:pPr>
          </w:p>
        </w:tc>
      </w:tr>
      <w:tr w:rsidR="00117B47" w:rsidRPr="00FD45D1" w14:paraId="49346470" w14:textId="77777777" w:rsidTr="00F877C8">
        <w:trPr>
          <w:jc w:val="center"/>
        </w:trPr>
        <w:tc>
          <w:tcPr>
            <w:tcW w:w="8866" w:type="dxa"/>
          </w:tcPr>
          <w:p w14:paraId="60811296" w14:textId="77777777" w:rsidR="00117B47" w:rsidRDefault="00117B47" w:rsidP="00F877C8">
            <w:pPr>
              <w:rPr>
                <w:rFonts w:ascii="Arial" w:hAnsi="Arial" w:cs="Arial"/>
                <w:lang w:val="el-GR"/>
              </w:rPr>
            </w:pPr>
          </w:p>
          <w:p w14:paraId="52B2DBB5" w14:textId="77777777" w:rsidR="00117B47" w:rsidRDefault="00117B47" w:rsidP="00F877C8">
            <w:pPr>
              <w:rPr>
                <w:rFonts w:ascii="Arial" w:hAnsi="Arial" w:cs="Arial"/>
                <w:lang w:val="el-GR"/>
              </w:rPr>
            </w:pPr>
          </w:p>
          <w:p w14:paraId="32A39914" w14:textId="77777777" w:rsidR="00117B47" w:rsidRPr="0036008C" w:rsidRDefault="00117B47" w:rsidP="00F877C8">
            <w:pPr>
              <w:rPr>
                <w:rFonts w:ascii="Arial" w:hAnsi="Arial" w:cs="Arial"/>
                <w:lang w:val="el-GR"/>
              </w:rPr>
            </w:pPr>
          </w:p>
        </w:tc>
      </w:tr>
    </w:tbl>
    <w:p w14:paraId="79FE0429" w14:textId="77777777" w:rsidR="00117B47" w:rsidRPr="0036008C" w:rsidRDefault="00117B47" w:rsidP="00117B47">
      <w:pPr>
        <w:pStyle w:val="TLText"/>
      </w:pPr>
    </w:p>
    <w:p w14:paraId="20F2932E" w14:textId="77777777" w:rsidR="00117B47" w:rsidRPr="00A52864" w:rsidRDefault="00117B47" w:rsidP="00117B47">
      <w:pPr>
        <w:pStyle w:val="TLTextBoldUnderlinedCentered"/>
        <w:pBdr>
          <w:top w:val="single" w:sz="4" w:space="1" w:color="auto"/>
          <w:left w:val="single" w:sz="4" w:space="4" w:color="auto"/>
          <w:bottom w:val="single" w:sz="4" w:space="1" w:color="auto"/>
          <w:right w:val="single" w:sz="4" w:space="4" w:color="auto"/>
        </w:pBdr>
        <w:rPr>
          <w:sz w:val="24"/>
          <w:szCs w:val="24"/>
          <w:u w:val="none"/>
        </w:rPr>
      </w:pPr>
      <w:r w:rsidRPr="00A52864">
        <w:rPr>
          <w:sz w:val="24"/>
          <w:szCs w:val="24"/>
          <w:u w:val="none"/>
        </w:rPr>
        <w:t>ΤΙΜΟΛΟΓΙΟ ΜΕΛΕΤΗΣ</w:t>
      </w:r>
    </w:p>
    <w:p w14:paraId="15050FF9" w14:textId="77777777" w:rsidR="00117B47" w:rsidRPr="00117B47" w:rsidRDefault="00117B47" w:rsidP="00117B47">
      <w:pPr>
        <w:pStyle w:val="TLText"/>
      </w:pPr>
    </w:p>
    <w:p w14:paraId="7E428923" w14:textId="77777777" w:rsidR="00117B47" w:rsidRPr="00117B47" w:rsidRDefault="00117B47" w:rsidP="00117B47">
      <w:pPr>
        <w:pStyle w:val="TLText"/>
        <w:rPr>
          <w:b/>
          <w:bCs/>
          <w:sz w:val="24"/>
          <w:u w:val="single"/>
        </w:rPr>
      </w:pPr>
      <w:r w:rsidRPr="00117B47">
        <w:rPr>
          <w:b/>
          <w:bCs/>
          <w:sz w:val="24"/>
          <w:u w:val="single"/>
        </w:rPr>
        <w:t>ΟΜΑΔΑ Α: ΕΚΣΚΑΦΕΣ -  ΚΑΘΑΙΡΕΣΕΙΣ</w:t>
      </w:r>
    </w:p>
    <w:p w14:paraId="29B3E66F" w14:textId="77777777" w:rsidR="004B54FA" w:rsidRPr="00B6481B"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0F421226" w14:textId="77777777" w:rsidTr="004B54FA">
        <w:tc>
          <w:tcPr>
            <w:tcW w:w="2127" w:type="dxa"/>
            <w:hideMark/>
          </w:tcPr>
          <w:p w14:paraId="759BF3E8" w14:textId="31221F58" w:rsidR="004B54FA" w:rsidRDefault="004B54FA">
            <w:pPr>
              <w:pStyle w:val="TLTextBoldUnderlined"/>
              <w:rPr>
                <w:lang w:val="en-US"/>
              </w:rPr>
            </w:pPr>
            <w:proofErr w:type="spellStart"/>
            <w:r>
              <w:rPr>
                <w:lang w:val="en-US"/>
              </w:rPr>
              <w:lastRenderedPageBreak/>
              <w:t>Άρθρο</w:t>
            </w:r>
            <w:proofErr w:type="spellEnd"/>
            <w:r>
              <w:rPr>
                <w:lang w:val="en-US"/>
              </w:rPr>
              <w:t xml:space="preserve"> A.T. 1</w:t>
            </w:r>
            <w:r w:rsidR="00117B47">
              <w:rPr>
                <w:lang w:val="en-US"/>
              </w:rPr>
              <w:t>.01</w:t>
            </w:r>
            <w:r>
              <w:rPr>
                <w:lang w:val="en-US"/>
              </w:rPr>
              <w:t>:</w:t>
            </w:r>
          </w:p>
          <w:p w14:paraId="7AE90556" w14:textId="77777777" w:rsidR="004B54FA" w:rsidRDefault="004B54FA">
            <w:pPr>
              <w:pStyle w:val="TLTextBoldUnderlined"/>
              <w:rPr>
                <w:lang w:val="en-US"/>
              </w:rPr>
            </w:pPr>
            <w:r>
              <w:rPr>
                <w:lang w:val="en-US"/>
              </w:rPr>
              <w:t>(ΥΔΡ1.01)</w:t>
            </w:r>
          </w:p>
        </w:tc>
        <w:tc>
          <w:tcPr>
            <w:tcW w:w="7512" w:type="dxa"/>
            <w:hideMark/>
          </w:tcPr>
          <w:p w14:paraId="587EB066" w14:textId="77777777" w:rsidR="004B54FA" w:rsidRDefault="004B54FA">
            <w:pPr>
              <w:pStyle w:val="TLTextBoldUnderlined"/>
            </w:pPr>
            <w:r>
              <w:t xml:space="preserve">Χρήση πινακίδων </w:t>
            </w:r>
            <w:proofErr w:type="spellStart"/>
            <w:r>
              <w:t>εργοταξιακής</w:t>
            </w:r>
            <w:proofErr w:type="spellEnd"/>
            <w:r>
              <w:t xml:space="preserve"> σήμανσης</w:t>
            </w:r>
          </w:p>
        </w:tc>
      </w:tr>
    </w:tbl>
    <w:p w14:paraId="74BEEE27"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2FBA54D6" w14:textId="77777777" w:rsidTr="004B54FA">
        <w:tc>
          <w:tcPr>
            <w:tcW w:w="2127" w:type="dxa"/>
          </w:tcPr>
          <w:p w14:paraId="5BC350C4" w14:textId="77777777" w:rsidR="004B54FA" w:rsidRDefault="004B54FA">
            <w:pPr>
              <w:pStyle w:val="TLText"/>
              <w:rPr>
                <w:lang w:val="en-US"/>
              </w:rPr>
            </w:pPr>
          </w:p>
        </w:tc>
        <w:tc>
          <w:tcPr>
            <w:tcW w:w="7512" w:type="dxa"/>
            <w:hideMark/>
          </w:tcPr>
          <w:p w14:paraId="6EFE601E" w14:textId="77777777" w:rsidR="004B54FA" w:rsidRDefault="004B54FA">
            <w:pPr>
              <w:pStyle w:val="TLText"/>
              <w:rPr>
                <w:lang w:val="en-GB"/>
              </w:rPr>
            </w:pPr>
            <w:r>
              <w:t>(Κωδικός Αναθεώρησης ΟΙΚ 6541)</w:t>
            </w:r>
          </w:p>
        </w:tc>
      </w:tr>
    </w:tbl>
    <w:p w14:paraId="1A556BFD" w14:textId="77777777" w:rsidR="004B54FA" w:rsidRDefault="004B54FA" w:rsidP="004B54FA">
      <w:pPr>
        <w:pStyle w:val="TLText"/>
        <w:rPr>
          <w:lang w:val="en-US"/>
        </w:rPr>
      </w:pPr>
    </w:p>
    <w:p w14:paraId="5A1C7F02" w14:textId="77777777" w:rsidR="004B54FA" w:rsidRPr="004B54FA" w:rsidRDefault="004B54FA" w:rsidP="004B54FA">
      <w:pPr>
        <w:pStyle w:val="TLText"/>
      </w:pPr>
      <w:r w:rsidRPr="004B54FA">
        <w:t>Μηνιαία αποζημίωση χρήσης πινακίδων εργοταξιακής σήμανσης, ρυθμιστικών ή αναγγελίας κινδύνου, με αντανακλαστικό υπόβαθρο από μεμβράνη τύπου ΙΙ, κατασκευασμένων σύμφωνα με το Πρότυπο ΕΛΟΤ ΕΝ 12899-1 και την ΕΤΕΠ 05-04-06-00 ‘’Πινακίδες σταθερού περιεχομένου (ΠΣΠ)’’.</w:t>
      </w:r>
    </w:p>
    <w:p w14:paraId="12414F1D" w14:textId="77777777" w:rsidR="004B54FA" w:rsidRPr="004B54FA" w:rsidRDefault="004B54FA" w:rsidP="004B54FA">
      <w:pPr>
        <w:pStyle w:val="TLText"/>
      </w:pPr>
      <w:r w:rsidRPr="004B54FA">
        <w:t>Στην τιμή μονάδας περιλαμβάνονται:</w:t>
      </w:r>
    </w:p>
    <w:p w14:paraId="6E84C7C6" w14:textId="77777777" w:rsidR="004B54FA" w:rsidRPr="004B54FA" w:rsidRDefault="004B54FA" w:rsidP="004B54FA">
      <w:pPr>
        <w:pStyle w:val="TLText"/>
      </w:pPr>
    </w:p>
    <w:p w14:paraId="76F0F8A1" w14:textId="77777777" w:rsidR="004B54FA" w:rsidRPr="004B54FA" w:rsidRDefault="004B54FA" w:rsidP="004B54FA">
      <w:pPr>
        <w:pStyle w:val="TLText"/>
      </w:pPr>
      <w:r w:rsidRPr="004B54FA">
        <w:t xml:space="preserve">• η προσκόμιση, τοποθέτηση, αφαίρεση και επανατοποθέτηση (όσες φορές απαιτηθεί) πινακίδων μεσαίου μεγέθους (τριγωνικές πλευράς 0,90 </w:t>
      </w:r>
      <w:r>
        <w:rPr>
          <w:lang w:val="en-US"/>
        </w:rPr>
        <w:t>m</w:t>
      </w:r>
      <w:r w:rsidRPr="004B54FA">
        <w:t xml:space="preserve">, κυκλικές Φ 0,65 </w:t>
      </w:r>
      <w:r>
        <w:rPr>
          <w:lang w:val="en-US"/>
        </w:rPr>
        <w:t>m</w:t>
      </w:r>
      <w:r w:rsidRPr="004B54FA">
        <w:t>) με κίτρινο πλαίσιο</w:t>
      </w:r>
    </w:p>
    <w:p w14:paraId="157F2284" w14:textId="77777777" w:rsidR="004B54FA" w:rsidRPr="004B54FA" w:rsidRDefault="004B54FA" w:rsidP="004B54FA">
      <w:pPr>
        <w:pStyle w:val="TLText"/>
      </w:pPr>
      <w:r w:rsidRPr="004B54FA">
        <w:t>• ο στύλος στερέωσης της πινακίδας και η κινητή βάση στήριξης (αντίβαρο), ή η πάκτωση της πινακίδας εντός του εδάφους</w:t>
      </w:r>
    </w:p>
    <w:p w14:paraId="495BD654" w14:textId="77777777" w:rsidR="004B54FA" w:rsidRPr="004B54FA" w:rsidRDefault="004B54FA" w:rsidP="004B54FA">
      <w:pPr>
        <w:pStyle w:val="TLText"/>
      </w:pPr>
      <w:r w:rsidRPr="004B54FA">
        <w:t>• η επιθεώρηση, ευθυγράμμιση ή η αντικατάσταση πινακίδων που έχουν υποστεί φθορές</w:t>
      </w:r>
    </w:p>
    <w:p w14:paraId="633A2D14" w14:textId="77777777" w:rsidR="004B54FA" w:rsidRPr="004B54FA" w:rsidRDefault="004B54FA" w:rsidP="004B54FA">
      <w:pPr>
        <w:pStyle w:val="TLText"/>
      </w:pPr>
    </w:p>
    <w:p w14:paraId="49E04CEE" w14:textId="77777777" w:rsidR="004B54FA" w:rsidRPr="004B54FA" w:rsidRDefault="004B54FA" w:rsidP="004B54FA">
      <w:pPr>
        <w:pStyle w:val="TLText"/>
      </w:pPr>
      <w:r w:rsidRPr="004B54FA">
        <w:t>Επιμέτρηση ανά μήνα παραμονής εκάστης πινακίδας στο έργο, σύμφωνα με την εγκεκριμένη διάταξη εργοταξιακής σήμανσης και το εγκεκριμένο χρονοδιάγραμμα εκτέλεσης εργασιών</w:t>
      </w:r>
    </w:p>
    <w:p w14:paraId="3CF4192F" w14:textId="77777777" w:rsidR="004B54FA" w:rsidRPr="004B54FA" w:rsidRDefault="004B54FA" w:rsidP="004B54FA">
      <w:pPr>
        <w:pStyle w:val="TLText"/>
      </w:pPr>
      <w:r w:rsidRPr="004B54FA">
        <w:t>Τιμή ανά μήνα χρήσης πινακίδας (ή κλάσμα αυτού).</w:t>
      </w:r>
    </w:p>
    <w:p w14:paraId="7B76E7ED"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rsidRPr="00FD45D1" w14:paraId="130667F6" w14:textId="77777777" w:rsidTr="004B54FA">
        <w:tc>
          <w:tcPr>
            <w:tcW w:w="1134" w:type="dxa"/>
            <w:hideMark/>
          </w:tcPr>
          <w:p w14:paraId="1BAC76B8" w14:textId="77777777" w:rsidR="004B54FA" w:rsidRDefault="004B54FA">
            <w:pPr>
              <w:pStyle w:val="TLTextUnderlined"/>
            </w:pPr>
            <w:r>
              <w:t>ΕΥΡΩ</w:t>
            </w:r>
          </w:p>
        </w:tc>
        <w:tc>
          <w:tcPr>
            <w:tcW w:w="1843" w:type="dxa"/>
            <w:hideMark/>
          </w:tcPr>
          <w:p w14:paraId="425341FE" w14:textId="77777777" w:rsidR="004B54FA" w:rsidRDefault="004B54FA">
            <w:pPr>
              <w:pStyle w:val="TLTextRight"/>
            </w:pPr>
            <w:r>
              <w:t>(Ολογράφως):</w:t>
            </w:r>
          </w:p>
        </w:tc>
        <w:tc>
          <w:tcPr>
            <w:tcW w:w="6662" w:type="dxa"/>
            <w:hideMark/>
          </w:tcPr>
          <w:p w14:paraId="0F177C40" w14:textId="77777777" w:rsidR="004B54FA" w:rsidRDefault="004B54FA">
            <w:pPr>
              <w:pStyle w:val="TLText"/>
            </w:pPr>
            <w:r>
              <w:t>οκτώ ευρώ και είκοσι λεπτά</w:t>
            </w:r>
          </w:p>
        </w:tc>
      </w:tr>
      <w:tr w:rsidR="004B54FA" w14:paraId="4E2A514A" w14:textId="77777777" w:rsidTr="004B54FA">
        <w:tc>
          <w:tcPr>
            <w:tcW w:w="1134" w:type="dxa"/>
          </w:tcPr>
          <w:p w14:paraId="77CF117E" w14:textId="77777777" w:rsidR="004B54FA" w:rsidRPr="004B54FA" w:rsidRDefault="004B54FA">
            <w:pPr>
              <w:pStyle w:val="TLTextUnderlined"/>
              <w:rPr>
                <w:lang w:val="el-GR"/>
              </w:rPr>
            </w:pPr>
          </w:p>
        </w:tc>
        <w:tc>
          <w:tcPr>
            <w:tcW w:w="1843" w:type="dxa"/>
            <w:hideMark/>
          </w:tcPr>
          <w:p w14:paraId="5DDF19C4" w14:textId="77777777" w:rsidR="004B54FA" w:rsidRDefault="004B54FA">
            <w:pPr>
              <w:pStyle w:val="TLTextRight"/>
            </w:pPr>
            <w:r>
              <w:t>(Αριθμητικώς):</w:t>
            </w:r>
          </w:p>
        </w:tc>
        <w:tc>
          <w:tcPr>
            <w:tcW w:w="6662" w:type="dxa"/>
            <w:hideMark/>
          </w:tcPr>
          <w:p w14:paraId="52EC4BF1" w14:textId="77777777" w:rsidR="004B54FA" w:rsidRDefault="004B54FA">
            <w:pPr>
              <w:pStyle w:val="TLTextBold"/>
              <w:rPr>
                <w:lang w:val="en-US"/>
              </w:rPr>
            </w:pPr>
            <w:r>
              <w:rPr>
                <w:lang w:val="en-US"/>
              </w:rPr>
              <w:t>8.20€</w:t>
            </w:r>
          </w:p>
        </w:tc>
      </w:tr>
    </w:tbl>
    <w:p w14:paraId="487D5D92"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rsidRPr="00FD45D1" w14:paraId="1DC19326" w14:textId="77777777" w:rsidTr="004B54FA">
        <w:tc>
          <w:tcPr>
            <w:tcW w:w="2127" w:type="dxa"/>
            <w:hideMark/>
          </w:tcPr>
          <w:p w14:paraId="0C7B9424" w14:textId="6946E49F" w:rsidR="004B54FA" w:rsidRDefault="004B54FA">
            <w:pPr>
              <w:pStyle w:val="TLTextBoldUnderlined"/>
              <w:rPr>
                <w:lang w:val="en-US"/>
              </w:rPr>
            </w:pPr>
            <w:proofErr w:type="spellStart"/>
            <w:r>
              <w:rPr>
                <w:lang w:val="en-US"/>
              </w:rPr>
              <w:t>Άρθρο</w:t>
            </w:r>
            <w:proofErr w:type="spellEnd"/>
            <w:r>
              <w:rPr>
                <w:lang w:val="en-US"/>
              </w:rPr>
              <w:t xml:space="preserve"> A.T. </w:t>
            </w:r>
            <w:r w:rsidR="00117B47">
              <w:rPr>
                <w:lang w:val="en-US"/>
              </w:rPr>
              <w:t>1.03</w:t>
            </w:r>
            <w:r>
              <w:rPr>
                <w:lang w:val="en-US"/>
              </w:rPr>
              <w:t>:</w:t>
            </w:r>
          </w:p>
          <w:p w14:paraId="7BEEE458" w14:textId="77777777" w:rsidR="004B54FA" w:rsidRDefault="004B54FA">
            <w:pPr>
              <w:pStyle w:val="TLTextBoldUnderlined"/>
              <w:rPr>
                <w:lang w:val="en-US"/>
              </w:rPr>
            </w:pPr>
            <w:r>
              <w:rPr>
                <w:lang w:val="en-US"/>
              </w:rPr>
              <w:t>(ΟΙΚ10.02)</w:t>
            </w:r>
          </w:p>
        </w:tc>
        <w:tc>
          <w:tcPr>
            <w:tcW w:w="7512" w:type="dxa"/>
            <w:hideMark/>
          </w:tcPr>
          <w:p w14:paraId="16BAF7D0" w14:textId="77777777" w:rsidR="004B54FA" w:rsidRDefault="004B54FA">
            <w:pPr>
              <w:pStyle w:val="TLTextBoldUnderlined"/>
            </w:pPr>
            <w:r>
              <w:t xml:space="preserve">Φορτοεκφόρτωση με τα χέρια υλικών επί </w:t>
            </w:r>
            <w:proofErr w:type="spellStart"/>
            <w:r>
              <w:t>χειροκινήτων</w:t>
            </w:r>
            <w:proofErr w:type="spellEnd"/>
            <w:r>
              <w:t xml:space="preserve"> μεταφορικών μέσων</w:t>
            </w:r>
          </w:p>
        </w:tc>
      </w:tr>
    </w:tbl>
    <w:p w14:paraId="2636CF34"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24CFB0EB" w14:textId="77777777" w:rsidTr="004B54FA">
        <w:tc>
          <w:tcPr>
            <w:tcW w:w="2127" w:type="dxa"/>
          </w:tcPr>
          <w:p w14:paraId="1FB7D2C9" w14:textId="77777777" w:rsidR="004B54FA" w:rsidRPr="004B54FA" w:rsidRDefault="004B54FA">
            <w:pPr>
              <w:pStyle w:val="TLText"/>
            </w:pPr>
          </w:p>
        </w:tc>
        <w:tc>
          <w:tcPr>
            <w:tcW w:w="7512" w:type="dxa"/>
            <w:hideMark/>
          </w:tcPr>
          <w:p w14:paraId="6A1E3B24" w14:textId="77777777" w:rsidR="004B54FA" w:rsidRDefault="004B54FA">
            <w:pPr>
              <w:pStyle w:val="TLText"/>
              <w:rPr>
                <w:lang w:val="en-GB"/>
              </w:rPr>
            </w:pPr>
            <w:r>
              <w:t>(Κωδικός Αναθεώρησης ΟΙΚ-1103)</w:t>
            </w:r>
          </w:p>
        </w:tc>
      </w:tr>
    </w:tbl>
    <w:p w14:paraId="4EC2DCDF" w14:textId="77777777" w:rsidR="004B54FA" w:rsidRDefault="004B54FA" w:rsidP="004B54FA">
      <w:pPr>
        <w:pStyle w:val="TLText"/>
        <w:rPr>
          <w:lang w:val="en-US"/>
        </w:rPr>
      </w:pPr>
    </w:p>
    <w:p w14:paraId="24A02504" w14:textId="77777777" w:rsidR="004B54FA" w:rsidRPr="004B54FA" w:rsidRDefault="004B54FA" w:rsidP="004B54FA">
      <w:pPr>
        <w:pStyle w:val="TLText"/>
      </w:pPr>
      <w:r w:rsidRPr="004B54FA">
        <w:t>Φορτοεκφόρτωση με τα χέρια οποιουδήποτε υλικού επί μεταφορικού μέσου διακινουμένου με τα χέρια (π.χ. σε χειράμαξα, ζεμπίλια κλπ)</w:t>
      </w:r>
    </w:p>
    <w:p w14:paraId="2EB8C14D" w14:textId="77777777" w:rsidR="004B54FA" w:rsidRPr="004B54FA" w:rsidRDefault="004B54FA" w:rsidP="004B54FA">
      <w:pPr>
        <w:pStyle w:val="TLText"/>
      </w:pPr>
      <w:r w:rsidRPr="004B54FA">
        <w:t>Τιμή ανά τόνο (</w:t>
      </w:r>
      <w:r>
        <w:rPr>
          <w:lang w:val="en-US"/>
        </w:rPr>
        <w:t>ton</w:t>
      </w:r>
      <w:r w:rsidRPr="004B54FA">
        <w:t>).</w:t>
      </w:r>
    </w:p>
    <w:p w14:paraId="00DC7F51" w14:textId="77777777" w:rsidR="004B54FA" w:rsidRPr="004B54FA" w:rsidRDefault="004B54FA" w:rsidP="004B54FA">
      <w:pPr>
        <w:pStyle w:val="TLText"/>
      </w:pPr>
    </w:p>
    <w:p w14:paraId="260CFFD3" w14:textId="77777777" w:rsidR="004B54FA" w:rsidRPr="004B54FA" w:rsidRDefault="004B54FA" w:rsidP="004B54FA">
      <w:pPr>
        <w:pStyle w:val="TLText"/>
      </w:pPr>
      <w:r w:rsidRPr="004B54FA">
        <w:t>ΠΑΡΑΤΗΡΗΣΗ:Το παρόν άρθρο έχει εφαρμογή μόνον για τις μεταφορές υλικών (και όχι των προϊόντων εκσκαφών, οι οποίες ρυθμίζονται στα αντίστοιχα αυτών κεφάλαια) σε περιπτώσεις δυσπροσίτων και ειδικών έργων.</w:t>
      </w:r>
    </w:p>
    <w:p w14:paraId="5BBEFA5F" w14:textId="77777777" w:rsidR="004B54FA" w:rsidRPr="004B54FA" w:rsidRDefault="004B54FA" w:rsidP="004B54FA">
      <w:pPr>
        <w:pStyle w:val="TLText"/>
      </w:pPr>
      <w:r w:rsidRPr="004B54FA">
        <w:t>Για την εφαρμογή του απαιτείται πλήρης τεκμηρίωση σε επίπεδο Μελέτης.</w:t>
      </w:r>
    </w:p>
    <w:p w14:paraId="4898071C" w14:textId="77777777" w:rsidR="004B54FA" w:rsidRPr="004B54FA" w:rsidRDefault="004B54FA" w:rsidP="004B54FA">
      <w:pPr>
        <w:pStyle w:val="TLText"/>
      </w:pPr>
      <w:r w:rsidRPr="004B54FA">
        <w:t>Στις συνήθεις εργασίες οι δαπάνες φορτοεκφόρτωσης -μεταφοράς των υλικών περιλαμβάνονται ανηγμένες στις οικείες τιμές μονάδος, εκτός αν προβλέπεται διαφορετικά στα οικεία άρθρα.</w:t>
      </w:r>
    </w:p>
    <w:p w14:paraId="0B55913F"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rsidRPr="00FD45D1" w14:paraId="7C7605CE" w14:textId="77777777" w:rsidTr="004B54FA">
        <w:tc>
          <w:tcPr>
            <w:tcW w:w="1134" w:type="dxa"/>
            <w:hideMark/>
          </w:tcPr>
          <w:p w14:paraId="6CB1C9B8" w14:textId="77777777" w:rsidR="004B54FA" w:rsidRDefault="004B54FA">
            <w:pPr>
              <w:pStyle w:val="TLTextUnderlined"/>
            </w:pPr>
            <w:r>
              <w:t>ΕΥΡΩ</w:t>
            </w:r>
          </w:p>
        </w:tc>
        <w:tc>
          <w:tcPr>
            <w:tcW w:w="1843" w:type="dxa"/>
            <w:hideMark/>
          </w:tcPr>
          <w:p w14:paraId="7B947BA5" w14:textId="77777777" w:rsidR="004B54FA" w:rsidRDefault="004B54FA">
            <w:pPr>
              <w:pStyle w:val="TLTextRight"/>
            </w:pPr>
            <w:r>
              <w:t>(Ολογράφως):</w:t>
            </w:r>
          </w:p>
        </w:tc>
        <w:tc>
          <w:tcPr>
            <w:tcW w:w="6662" w:type="dxa"/>
            <w:hideMark/>
          </w:tcPr>
          <w:p w14:paraId="0A58670D" w14:textId="77777777" w:rsidR="004B54FA" w:rsidRDefault="004B54FA">
            <w:pPr>
              <w:pStyle w:val="TLText"/>
            </w:pPr>
            <w:r>
              <w:t>επτά ευρώ και τριάντα λεπτά</w:t>
            </w:r>
          </w:p>
        </w:tc>
      </w:tr>
      <w:tr w:rsidR="004B54FA" w14:paraId="3290D208" w14:textId="77777777" w:rsidTr="004B54FA">
        <w:tc>
          <w:tcPr>
            <w:tcW w:w="1134" w:type="dxa"/>
          </w:tcPr>
          <w:p w14:paraId="56C9B6DB" w14:textId="77777777" w:rsidR="004B54FA" w:rsidRPr="004B54FA" w:rsidRDefault="004B54FA">
            <w:pPr>
              <w:pStyle w:val="TLTextUnderlined"/>
              <w:rPr>
                <w:lang w:val="el-GR"/>
              </w:rPr>
            </w:pPr>
          </w:p>
        </w:tc>
        <w:tc>
          <w:tcPr>
            <w:tcW w:w="1843" w:type="dxa"/>
            <w:hideMark/>
          </w:tcPr>
          <w:p w14:paraId="1378D5B0" w14:textId="77777777" w:rsidR="004B54FA" w:rsidRDefault="004B54FA">
            <w:pPr>
              <w:pStyle w:val="TLTextRight"/>
            </w:pPr>
            <w:r>
              <w:t>(Αριθμητικώς):</w:t>
            </w:r>
          </w:p>
        </w:tc>
        <w:tc>
          <w:tcPr>
            <w:tcW w:w="6662" w:type="dxa"/>
            <w:hideMark/>
          </w:tcPr>
          <w:p w14:paraId="1DAA8A85" w14:textId="77777777" w:rsidR="004B54FA" w:rsidRDefault="004B54FA">
            <w:pPr>
              <w:pStyle w:val="TLTextBold"/>
              <w:rPr>
                <w:lang w:val="en-US"/>
              </w:rPr>
            </w:pPr>
            <w:r>
              <w:rPr>
                <w:lang w:val="en-US"/>
              </w:rPr>
              <w:t>7.30€</w:t>
            </w:r>
          </w:p>
        </w:tc>
      </w:tr>
    </w:tbl>
    <w:p w14:paraId="78D63BD8"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rsidRPr="00FD45D1" w14:paraId="46505E0D" w14:textId="77777777" w:rsidTr="004B54FA">
        <w:tc>
          <w:tcPr>
            <w:tcW w:w="2127" w:type="dxa"/>
            <w:hideMark/>
          </w:tcPr>
          <w:p w14:paraId="4DC2BD7C" w14:textId="6703E48A" w:rsidR="004B54FA" w:rsidRDefault="004B54FA">
            <w:pPr>
              <w:pStyle w:val="TLTextBoldUnderlined"/>
              <w:rPr>
                <w:lang w:val="en-US"/>
              </w:rPr>
            </w:pPr>
            <w:proofErr w:type="spellStart"/>
            <w:r>
              <w:rPr>
                <w:lang w:val="en-US"/>
              </w:rPr>
              <w:t>Άρθρο</w:t>
            </w:r>
            <w:proofErr w:type="spellEnd"/>
            <w:r>
              <w:rPr>
                <w:lang w:val="en-US"/>
              </w:rPr>
              <w:t xml:space="preserve"> A.T. </w:t>
            </w:r>
            <w:r w:rsidR="00117B47">
              <w:rPr>
                <w:lang w:val="en-US"/>
              </w:rPr>
              <w:t>1.04</w:t>
            </w:r>
            <w:r>
              <w:rPr>
                <w:lang w:val="en-US"/>
              </w:rPr>
              <w:t>:</w:t>
            </w:r>
          </w:p>
          <w:p w14:paraId="42EC2D2A" w14:textId="77777777" w:rsidR="004B54FA" w:rsidRDefault="004B54FA">
            <w:pPr>
              <w:pStyle w:val="TLTextBoldUnderlined"/>
              <w:rPr>
                <w:lang w:val="en-US"/>
              </w:rPr>
            </w:pPr>
            <w:r>
              <w:rPr>
                <w:lang w:val="en-US"/>
              </w:rPr>
              <w:t>(ΟΙΚ10.07.01)</w:t>
            </w:r>
          </w:p>
        </w:tc>
        <w:tc>
          <w:tcPr>
            <w:tcW w:w="7512" w:type="dxa"/>
            <w:hideMark/>
          </w:tcPr>
          <w:p w14:paraId="798D8C68" w14:textId="77777777" w:rsidR="004B54FA" w:rsidRDefault="004B54FA">
            <w:pPr>
              <w:pStyle w:val="TLTextBoldUnderlined"/>
            </w:pPr>
            <w:r>
              <w:t>Μεταφορές με αυτοκίνητο, δια μέσου οδών καλής βατότητας</w:t>
            </w:r>
          </w:p>
        </w:tc>
      </w:tr>
    </w:tbl>
    <w:p w14:paraId="143504B3"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638A497B" w14:textId="77777777" w:rsidTr="004B54FA">
        <w:tc>
          <w:tcPr>
            <w:tcW w:w="2127" w:type="dxa"/>
          </w:tcPr>
          <w:p w14:paraId="5101F0B0" w14:textId="77777777" w:rsidR="004B54FA" w:rsidRPr="004B54FA" w:rsidRDefault="004B54FA">
            <w:pPr>
              <w:pStyle w:val="TLText"/>
            </w:pPr>
          </w:p>
        </w:tc>
        <w:tc>
          <w:tcPr>
            <w:tcW w:w="7512" w:type="dxa"/>
            <w:hideMark/>
          </w:tcPr>
          <w:p w14:paraId="527B697A" w14:textId="77777777" w:rsidR="004B54FA" w:rsidRDefault="004B54FA">
            <w:pPr>
              <w:pStyle w:val="TLText"/>
              <w:rPr>
                <w:lang w:val="en-GB"/>
              </w:rPr>
            </w:pPr>
            <w:r>
              <w:t>(Κωδικός Αναθεώρησης ΟΙΚ-1136)</w:t>
            </w:r>
          </w:p>
        </w:tc>
      </w:tr>
    </w:tbl>
    <w:p w14:paraId="4B31DD8F" w14:textId="77777777" w:rsidR="004B54FA" w:rsidRDefault="004B54FA" w:rsidP="004B54FA">
      <w:pPr>
        <w:pStyle w:val="TLText"/>
        <w:rPr>
          <w:lang w:val="en-US"/>
        </w:rPr>
      </w:pPr>
    </w:p>
    <w:p w14:paraId="530D83AD" w14:textId="77777777" w:rsidR="004B54FA" w:rsidRPr="004B54FA" w:rsidRDefault="004B54FA" w:rsidP="004B54FA">
      <w:pPr>
        <w:pStyle w:val="TLText"/>
      </w:pPr>
      <w:r w:rsidRPr="004B54FA">
        <w:lastRenderedPageBreak/>
        <w:t>Μεταφορά με αυτοκίνητο οποιουδήποτε υλικού, ανά χιλιόμετρο αποστάσεως.</w:t>
      </w:r>
    </w:p>
    <w:p w14:paraId="48815DB0" w14:textId="77777777" w:rsidR="004B54FA" w:rsidRPr="004B54FA" w:rsidRDefault="004B54FA" w:rsidP="004B54FA">
      <w:pPr>
        <w:pStyle w:val="TLText"/>
      </w:pPr>
      <w:r w:rsidRPr="004B54FA">
        <w:t>Τιμή ανά τονοχιλιόμετρο (</w:t>
      </w:r>
      <w:r>
        <w:rPr>
          <w:lang w:val="en-US"/>
        </w:rPr>
        <w:t>ton</w:t>
      </w:r>
      <w:r w:rsidRPr="004B54FA">
        <w:t>.</w:t>
      </w:r>
      <w:r>
        <w:rPr>
          <w:lang w:val="en-US"/>
        </w:rPr>
        <w:t>km</w:t>
      </w:r>
      <w:r w:rsidRPr="004B54FA">
        <w:t>)</w:t>
      </w:r>
    </w:p>
    <w:p w14:paraId="25F3FA9C" w14:textId="77777777" w:rsidR="004B54FA" w:rsidRPr="004B54FA" w:rsidRDefault="004B54FA" w:rsidP="004B54FA">
      <w:pPr>
        <w:pStyle w:val="TLText"/>
      </w:pPr>
      <w:r w:rsidRPr="004B54FA">
        <w:t xml:space="preserve">Επί οδού επιτρέπουσας ταχύτητα άνω των 40 </w:t>
      </w:r>
      <w:r>
        <w:rPr>
          <w:lang w:val="en-US"/>
        </w:rPr>
        <w:t>km</w:t>
      </w:r>
      <w:r w:rsidRPr="004B54FA">
        <w:t>/</w:t>
      </w:r>
      <w:r>
        <w:rPr>
          <w:lang w:val="en-US"/>
        </w:rPr>
        <w:t>h</w:t>
      </w:r>
      <w:r w:rsidRPr="004B54FA">
        <w:t>.</w:t>
      </w:r>
    </w:p>
    <w:p w14:paraId="1BE20C10" w14:textId="77777777" w:rsidR="004B54FA" w:rsidRPr="004B54FA" w:rsidRDefault="004B54FA" w:rsidP="004B54FA">
      <w:pPr>
        <w:pStyle w:val="TLText"/>
      </w:pPr>
    </w:p>
    <w:p w14:paraId="49F5900A" w14:textId="77777777" w:rsidR="004B54FA" w:rsidRPr="004B54FA" w:rsidRDefault="004B54FA" w:rsidP="004B54FA">
      <w:pPr>
        <w:pStyle w:val="TLText"/>
      </w:pPr>
      <w:r w:rsidRPr="004B54FA">
        <w:t>ΠΑΡΑΤΗΡΗΣΗ:Το παρόν άρθρο έχει εφαρμογή μόνον για τις μεταφορές υλικών (και όχι των προϊόντων εκσκαφών, οι οποίες ρυθμίζονται στα αντίστοιχα αυτών κεφάλαια) σε περιπτώσεις δυσπροσίτων και ειδικών έργων.</w:t>
      </w:r>
    </w:p>
    <w:p w14:paraId="6CA39B62" w14:textId="77777777" w:rsidR="004B54FA" w:rsidRPr="004B54FA" w:rsidRDefault="004B54FA" w:rsidP="004B54FA">
      <w:pPr>
        <w:pStyle w:val="TLText"/>
      </w:pPr>
      <w:r w:rsidRPr="004B54FA">
        <w:t>Για την εφαρμογή του απαιτείται πλήρης τεκμηρίωση σε επίπεδο Μελέτης.</w:t>
      </w:r>
    </w:p>
    <w:p w14:paraId="5B8CF0F1" w14:textId="77777777" w:rsidR="004B54FA" w:rsidRPr="004B54FA" w:rsidRDefault="004B54FA" w:rsidP="004B54FA">
      <w:pPr>
        <w:pStyle w:val="TLText"/>
      </w:pPr>
      <w:r w:rsidRPr="004B54FA">
        <w:t>Στις συνήθεις εργασίες οι δαπάνες φορτοεκφόρτωσης -μεταφοράς των υλικών περιλαμβάνονται ανηγμένες στις οικείες τιμές μονάδος, εκτός αν προβλέπεται διαφορετικά στα οικεία άρθρα.</w:t>
      </w:r>
    </w:p>
    <w:p w14:paraId="49042E95"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14:paraId="636276C3" w14:textId="77777777" w:rsidTr="004B54FA">
        <w:tc>
          <w:tcPr>
            <w:tcW w:w="1134" w:type="dxa"/>
            <w:hideMark/>
          </w:tcPr>
          <w:p w14:paraId="407BEC96" w14:textId="77777777" w:rsidR="004B54FA" w:rsidRDefault="004B54FA">
            <w:pPr>
              <w:pStyle w:val="TLTextUnderlined"/>
            </w:pPr>
            <w:r>
              <w:t>ΕΥΡΩ</w:t>
            </w:r>
          </w:p>
        </w:tc>
        <w:tc>
          <w:tcPr>
            <w:tcW w:w="1843" w:type="dxa"/>
            <w:hideMark/>
          </w:tcPr>
          <w:p w14:paraId="6D3003E4" w14:textId="77777777" w:rsidR="004B54FA" w:rsidRDefault="004B54FA">
            <w:pPr>
              <w:pStyle w:val="TLTextRight"/>
            </w:pPr>
            <w:r>
              <w:t>(Ολογράφως):</w:t>
            </w:r>
          </w:p>
        </w:tc>
        <w:tc>
          <w:tcPr>
            <w:tcW w:w="6662" w:type="dxa"/>
            <w:hideMark/>
          </w:tcPr>
          <w:p w14:paraId="66123404" w14:textId="77777777" w:rsidR="004B54FA" w:rsidRDefault="004B54FA">
            <w:pPr>
              <w:pStyle w:val="TLText"/>
            </w:pPr>
            <w:r>
              <w:t>τριάντα πέντε λεπτά</w:t>
            </w:r>
          </w:p>
        </w:tc>
      </w:tr>
      <w:tr w:rsidR="004B54FA" w14:paraId="4B7E16E8" w14:textId="77777777" w:rsidTr="004B54FA">
        <w:tc>
          <w:tcPr>
            <w:tcW w:w="1134" w:type="dxa"/>
          </w:tcPr>
          <w:p w14:paraId="5372F39A" w14:textId="77777777" w:rsidR="004B54FA" w:rsidRDefault="004B54FA">
            <w:pPr>
              <w:pStyle w:val="TLTextUnderlined"/>
            </w:pPr>
          </w:p>
        </w:tc>
        <w:tc>
          <w:tcPr>
            <w:tcW w:w="1843" w:type="dxa"/>
            <w:hideMark/>
          </w:tcPr>
          <w:p w14:paraId="7BF82FD6" w14:textId="77777777" w:rsidR="004B54FA" w:rsidRDefault="004B54FA">
            <w:pPr>
              <w:pStyle w:val="TLTextRight"/>
            </w:pPr>
            <w:r>
              <w:t>(Αριθμητικώς):</w:t>
            </w:r>
          </w:p>
        </w:tc>
        <w:tc>
          <w:tcPr>
            <w:tcW w:w="6662" w:type="dxa"/>
            <w:hideMark/>
          </w:tcPr>
          <w:p w14:paraId="7B501D39" w14:textId="77777777" w:rsidR="004B54FA" w:rsidRDefault="004B54FA">
            <w:pPr>
              <w:pStyle w:val="TLTextBold"/>
              <w:rPr>
                <w:lang w:val="en-US"/>
              </w:rPr>
            </w:pPr>
            <w:r>
              <w:rPr>
                <w:lang w:val="en-US"/>
              </w:rPr>
              <w:t>0.35€</w:t>
            </w:r>
          </w:p>
        </w:tc>
      </w:tr>
    </w:tbl>
    <w:p w14:paraId="3F419E38"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rsidRPr="00FD45D1" w14:paraId="5FACCB56" w14:textId="77777777" w:rsidTr="004B54FA">
        <w:tc>
          <w:tcPr>
            <w:tcW w:w="2127" w:type="dxa"/>
            <w:hideMark/>
          </w:tcPr>
          <w:p w14:paraId="535F9F50" w14:textId="21FF74ED" w:rsidR="004B54FA" w:rsidRDefault="004B54FA">
            <w:pPr>
              <w:pStyle w:val="TLTextBoldUnderlined"/>
              <w:rPr>
                <w:lang w:val="en-US"/>
              </w:rPr>
            </w:pPr>
            <w:proofErr w:type="spellStart"/>
            <w:r>
              <w:rPr>
                <w:lang w:val="en-US"/>
              </w:rPr>
              <w:t>Άρθρο</w:t>
            </w:r>
            <w:proofErr w:type="spellEnd"/>
            <w:r>
              <w:rPr>
                <w:lang w:val="en-US"/>
              </w:rPr>
              <w:t xml:space="preserve"> A.T. </w:t>
            </w:r>
            <w:r w:rsidR="00117B47">
              <w:rPr>
                <w:lang w:val="en-US"/>
              </w:rPr>
              <w:t>1.05</w:t>
            </w:r>
            <w:r>
              <w:rPr>
                <w:lang w:val="en-US"/>
              </w:rPr>
              <w:t>:</w:t>
            </w:r>
          </w:p>
          <w:p w14:paraId="166F9928" w14:textId="77777777" w:rsidR="004B54FA" w:rsidRDefault="004B54FA">
            <w:pPr>
              <w:pStyle w:val="TLTextBoldUnderlined"/>
              <w:rPr>
                <w:lang w:val="en-US"/>
              </w:rPr>
            </w:pPr>
            <w:r>
              <w:rPr>
                <w:lang w:val="en-US"/>
              </w:rPr>
              <w:t>(ΟΙΚ20.01.02)</w:t>
            </w:r>
          </w:p>
        </w:tc>
        <w:tc>
          <w:tcPr>
            <w:tcW w:w="7512" w:type="dxa"/>
            <w:hideMark/>
          </w:tcPr>
          <w:p w14:paraId="525345E2" w14:textId="77777777" w:rsidR="004B54FA" w:rsidRDefault="004B54FA">
            <w:pPr>
              <w:pStyle w:val="TLTextBoldUnderlined"/>
            </w:pPr>
            <w:proofErr w:type="spellStart"/>
            <w:r>
              <w:t>Εκθάμνωση</w:t>
            </w:r>
            <w:proofErr w:type="spellEnd"/>
            <w:r>
              <w:t xml:space="preserve"> εδάφους με </w:t>
            </w:r>
            <w:proofErr w:type="spellStart"/>
            <w:r>
              <w:t>δενδρύλια</w:t>
            </w:r>
            <w:proofErr w:type="spellEnd"/>
            <w:r>
              <w:t xml:space="preserve"> περιμέτρου κορμού 0,26 - 0,40 m</w:t>
            </w:r>
          </w:p>
        </w:tc>
      </w:tr>
    </w:tbl>
    <w:p w14:paraId="03019317"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43F85556" w14:textId="77777777" w:rsidTr="004B54FA">
        <w:tc>
          <w:tcPr>
            <w:tcW w:w="2127" w:type="dxa"/>
          </w:tcPr>
          <w:p w14:paraId="6E747B98" w14:textId="77777777" w:rsidR="004B54FA" w:rsidRPr="004B54FA" w:rsidRDefault="004B54FA">
            <w:pPr>
              <w:pStyle w:val="TLText"/>
            </w:pPr>
          </w:p>
        </w:tc>
        <w:tc>
          <w:tcPr>
            <w:tcW w:w="7512" w:type="dxa"/>
            <w:hideMark/>
          </w:tcPr>
          <w:p w14:paraId="05B676CD" w14:textId="77777777" w:rsidR="004B54FA" w:rsidRDefault="004B54FA">
            <w:pPr>
              <w:pStyle w:val="TLText"/>
              <w:rPr>
                <w:lang w:val="en-GB"/>
              </w:rPr>
            </w:pPr>
            <w:r>
              <w:t>(Κωδικός Αναθεώρησης ΟΙΚ-2101)</w:t>
            </w:r>
          </w:p>
        </w:tc>
      </w:tr>
    </w:tbl>
    <w:p w14:paraId="28EEAD4B" w14:textId="77777777" w:rsidR="004B54FA" w:rsidRDefault="004B54FA" w:rsidP="004B54FA">
      <w:pPr>
        <w:pStyle w:val="TLText"/>
        <w:rPr>
          <w:lang w:val="en-US"/>
        </w:rPr>
      </w:pPr>
    </w:p>
    <w:p w14:paraId="677AE30C" w14:textId="77777777" w:rsidR="004B54FA" w:rsidRPr="004B54FA" w:rsidRDefault="004B54FA" w:rsidP="004B54FA">
      <w:pPr>
        <w:pStyle w:val="TLText"/>
      </w:pPr>
      <w:r w:rsidRPr="004B54FA">
        <w:t xml:space="preserve">Εκθάμνωση εδάφους ή εκρίζωση δενδρυλλίων περιμέτρου κορμού μέχρι 0,25 </w:t>
      </w:r>
      <w:r>
        <w:rPr>
          <w:lang w:val="en-US"/>
        </w:rPr>
        <w:t>m</w:t>
      </w:r>
      <w:r w:rsidRPr="004B54FA">
        <w:t>, με την αποκόμιση και συσσώρευση των προϊόντων στις θέσεις φόρτωσης.</w:t>
      </w:r>
    </w:p>
    <w:p w14:paraId="7065242A" w14:textId="77777777" w:rsidR="004B54FA" w:rsidRPr="004B54FA" w:rsidRDefault="004B54FA" w:rsidP="004B54FA">
      <w:pPr>
        <w:pStyle w:val="TLText"/>
      </w:pPr>
      <w:r w:rsidRPr="004B54FA">
        <w:t>Τιμή ανά τετραγωνικό μέτρο καθαριζόμενης επιφάνειας (</w:t>
      </w:r>
      <w:r>
        <w:rPr>
          <w:lang w:val="en-US"/>
        </w:rPr>
        <w:t>m</w:t>
      </w:r>
      <w:r w:rsidRPr="004B54FA">
        <w:t>²).</w:t>
      </w:r>
    </w:p>
    <w:p w14:paraId="7329532B" w14:textId="77777777" w:rsidR="004B54FA" w:rsidRPr="004B54FA" w:rsidRDefault="004B54FA" w:rsidP="004B54FA">
      <w:pPr>
        <w:pStyle w:val="TLText"/>
      </w:pPr>
    </w:p>
    <w:p w14:paraId="136898D4" w14:textId="77777777" w:rsidR="004B54FA" w:rsidRPr="004B54FA" w:rsidRDefault="004B54FA" w:rsidP="004B54FA">
      <w:pPr>
        <w:pStyle w:val="TLText"/>
      </w:pPr>
      <w:r w:rsidRPr="004B54FA">
        <w:t>ΠΑΡΑΤΗΡΗΣΗ:</w:t>
      </w:r>
    </w:p>
    <w:p w14:paraId="2EBBA867" w14:textId="77777777" w:rsidR="004B54FA" w:rsidRPr="004B54FA" w:rsidRDefault="004B54FA" w:rsidP="004B54FA">
      <w:pPr>
        <w:pStyle w:val="TLText"/>
      </w:pPr>
      <w:r w:rsidRPr="004B54FA">
        <w:t>Η φόρτωση επί αυτοκινήτου προς μεταφορά και οριστική απόθεση των πάσης φύσεως προϊόντων εκσκαφών και καθαιρέσεων, δεν συμπεριλαμβάνεται στις αντίστοιχες τιμές.</w:t>
      </w:r>
    </w:p>
    <w:p w14:paraId="70383169" w14:textId="77777777" w:rsidR="004B54FA" w:rsidRPr="004B54FA" w:rsidRDefault="004B54FA" w:rsidP="004B54FA">
      <w:pPr>
        <w:pStyle w:val="TLText"/>
      </w:pPr>
      <w:r w:rsidRPr="004B54FA">
        <w:t>Οι ποσότητες των προς απόρριψη προϊόντων εκσκαφών θα επιμετρώνται σε όγκο ορύγματος (συνολική ποσότητα προϊόντων εκσκαφών - καθαιρέσεων μείον ποσότητες που διατίθενται για επανεπιχώσεις).</w:t>
      </w:r>
    </w:p>
    <w:p w14:paraId="36CC799D"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rsidRPr="00FD45D1" w14:paraId="6B8EE412" w14:textId="77777777" w:rsidTr="004B54FA">
        <w:tc>
          <w:tcPr>
            <w:tcW w:w="1134" w:type="dxa"/>
            <w:hideMark/>
          </w:tcPr>
          <w:p w14:paraId="5D62483C" w14:textId="77777777" w:rsidR="004B54FA" w:rsidRDefault="004B54FA">
            <w:pPr>
              <w:pStyle w:val="TLTextUnderlined"/>
            </w:pPr>
            <w:r>
              <w:t>ΕΥΡΩ</w:t>
            </w:r>
          </w:p>
        </w:tc>
        <w:tc>
          <w:tcPr>
            <w:tcW w:w="1843" w:type="dxa"/>
            <w:hideMark/>
          </w:tcPr>
          <w:p w14:paraId="1E7A1B96" w14:textId="77777777" w:rsidR="004B54FA" w:rsidRDefault="004B54FA">
            <w:pPr>
              <w:pStyle w:val="TLTextRight"/>
            </w:pPr>
            <w:r>
              <w:t>(Ολογράφως):</w:t>
            </w:r>
          </w:p>
        </w:tc>
        <w:tc>
          <w:tcPr>
            <w:tcW w:w="6662" w:type="dxa"/>
            <w:hideMark/>
          </w:tcPr>
          <w:p w14:paraId="4D8111A6" w14:textId="77777777" w:rsidR="004B54FA" w:rsidRDefault="004B54FA">
            <w:pPr>
              <w:pStyle w:val="TLText"/>
            </w:pPr>
            <w:r>
              <w:t>πέντε ευρώ και εξήντα λεπτά</w:t>
            </w:r>
          </w:p>
        </w:tc>
      </w:tr>
      <w:tr w:rsidR="004B54FA" w14:paraId="3CA2D2AB" w14:textId="77777777" w:rsidTr="004B54FA">
        <w:tc>
          <w:tcPr>
            <w:tcW w:w="1134" w:type="dxa"/>
          </w:tcPr>
          <w:p w14:paraId="63D06D6A" w14:textId="77777777" w:rsidR="004B54FA" w:rsidRPr="004B54FA" w:rsidRDefault="004B54FA">
            <w:pPr>
              <w:pStyle w:val="TLTextUnderlined"/>
              <w:rPr>
                <w:lang w:val="el-GR"/>
              </w:rPr>
            </w:pPr>
          </w:p>
        </w:tc>
        <w:tc>
          <w:tcPr>
            <w:tcW w:w="1843" w:type="dxa"/>
            <w:hideMark/>
          </w:tcPr>
          <w:p w14:paraId="4E02647B" w14:textId="77777777" w:rsidR="004B54FA" w:rsidRDefault="004B54FA">
            <w:pPr>
              <w:pStyle w:val="TLTextRight"/>
            </w:pPr>
            <w:r>
              <w:t>(Αριθμητικώς):</w:t>
            </w:r>
          </w:p>
        </w:tc>
        <w:tc>
          <w:tcPr>
            <w:tcW w:w="6662" w:type="dxa"/>
            <w:hideMark/>
          </w:tcPr>
          <w:p w14:paraId="4CD5AEE1" w14:textId="77777777" w:rsidR="004B54FA" w:rsidRDefault="004B54FA">
            <w:pPr>
              <w:pStyle w:val="TLTextBold"/>
              <w:rPr>
                <w:lang w:val="en-US"/>
              </w:rPr>
            </w:pPr>
            <w:r>
              <w:rPr>
                <w:lang w:val="en-US"/>
              </w:rPr>
              <w:t>5.60€</w:t>
            </w:r>
          </w:p>
        </w:tc>
      </w:tr>
    </w:tbl>
    <w:p w14:paraId="4D78B74C"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rsidRPr="00FD45D1" w14:paraId="2056172D" w14:textId="77777777" w:rsidTr="004B54FA">
        <w:tc>
          <w:tcPr>
            <w:tcW w:w="2127" w:type="dxa"/>
            <w:hideMark/>
          </w:tcPr>
          <w:p w14:paraId="2B1CBBE6" w14:textId="121D57E4" w:rsidR="004B54FA" w:rsidRDefault="004B54FA">
            <w:pPr>
              <w:pStyle w:val="TLTextBoldUnderlined"/>
              <w:rPr>
                <w:lang w:val="en-US"/>
              </w:rPr>
            </w:pPr>
            <w:proofErr w:type="spellStart"/>
            <w:r>
              <w:rPr>
                <w:lang w:val="en-US"/>
              </w:rPr>
              <w:t>Άρθρο</w:t>
            </w:r>
            <w:proofErr w:type="spellEnd"/>
            <w:r>
              <w:rPr>
                <w:lang w:val="en-US"/>
              </w:rPr>
              <w:t xml:space="preserve"> A.T. </w:t>
            </w:r>
            <w:r w:rsidR="00117B47">
              <w:rPr>
                <w:lang w:val="en-US"/>
              </w:rPr>
              <w:t>1.06</w:t>
            </w:r>
            <w:r>
              <w:rPr>
                <w:lang w:val="en-US"/>
              </w:rPr>
              <w:t>:</w:t>
            </w:r>
          </w:p>
          <w:p w14:paraId="08611F81" w14:textId="77777777" w:rsidR="004B54FA" w:rsidRDefault="004B54FA">
            <w:pPr>
              <w:pStyle w:val="TLTextBoldUnderlined"/>
              <w:rPr>
                <w:lang w:val="en-US"/>
              </w:rPr>
            </w:pPr>
            <w:r>
              <w:rPr>
                <w:lang w:val="en-US"/>
              </w:rPr>
              <w:t>(ΟΙΚ22.02)</w:t>
            </w:r>
          </w:p>
        </w:tc>
        <w:tc>
          <w:tcPr>
            <w:tcW w:w="7512" w:type="dxa"/>
            <w:hideMark/>
          </w:tcPr>
          <w:p w14:paraId="11024D24" w14:textId="77777777" w:rsidR="004B54FA" w:rsidRDefault="004B54FA">
            <w:pPr>
              <w:pStyle w:val="TLTextBoldUnderlined"/>
            </w:pPr>
            <w:r>
              <w:t xml:space="preserve">Καθαίρεση </w:t>
            </w:r>
            <w:proofErr w:type="spellStart"/>
            <w:r>
              <w:t>ανωδομών</w:t>
            </w:r>
            <w:proofErr w:type="spellEnd"/>
            <w:r>
              <w:t xml:space="preserve"> από </w:t>
            </w:r>
            <w:proofErr w:type="spellStart"/>
            <w:r>
              <w:t>αργολιθοδομή</w:t>
            </w:r>
            <w:proofErr w:type="spellEnd"/>
            <w:r>
              <w:t xml:space="preserve"> ή λιθοδομή</w:t>
            </w:r>
          </w:p>
        </w:tc>
      </w:tr>
    </w:tbl>
    <w:p w14:paraId="21C3DC8F"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6187DE60" w14:textId="77777777" w:rsidTr="004B54FA">
        <w:tc>
          <w:tcPr>
            <w:tcW w:w="2127" w:type="dxa"/>
          </w:tcPr>
          <w:p w14:paraId="71F1312A" w14:textId="77777777" w:rsidR="004B54FA" w:rsidRPr="004B54FA" w:rsidRDefault="004B54FA">
            <w:pPr>
              <w:pStyle w:val="TLText"/>
            </w:pPr>
          </w:p>
        </w:tc>
        <w:tc>
          <w:tcPr>
            <w:tcW w:w="7512" w:type="dxa"/>
            <w:hideMark/>
          </w:tcPr>
          <w:p w14:paraId="4CF80295" w14:textId="77777777" w:rsidR="004B54FA" w:rsidRDefault="004B54FA">
            <w:pPr>
              <w:pStyle w:val="TLText"/>
              <w:rPr>
                <w:lang w:val="en-GB"/>
              </w:rPr>
            </w:pPr>
            <w:r>
              <w:t>(Κωδικός Αναθεώρησης ΟΙΚ-2204)</w:t>
            </w:r>
          </w:p>
        </w:tc>
      </w:tr>
    </w:tbl>
    <w:p w14:paraId="346AF752" w14:textId="77777777" w:rsidR="004B54FA" w:rsidRDefault="004B54FA" w:rsidP="004B54FA">
      <w:pPr>
        <w:pStyle w:val="TLText"/>
        <w:rPr>
          <w:lang w:val="en-US"/>
        </w:rPr>
      </w:pPr>
    </w:p>
    <w:p w14:paraId="069ED497" w14:textId="77777777" w:rsidR="004B54FA" w:rsidRPr="004B54FA" w:rsidRDefault="004B54FA" w:rsidP="004B54FA">
      <w:pPr>
        <w:pStyle w:val="TLText"/>
      </w:pPr>
      <w:r w:rsidRPr="004B54FA">
        <w:t>Καθαίρεση ανωδομών αργολιθοδομής ή πλήρους λιθοδομής πάσης φύσεως σε οποιαδήποτε στάθμη από το δάπεδο εργασίας. Συμπεριλαμβάνονται τα πάσης φύσεως απαιτούμενα ικριώματα, οι προσωρινές αντιστηρίξεις και η συσσώρευση των προϊόντων στις θέσεις φόρτωσης, σύμφωνα με την μελέτη και την ΕΤΕΠ 14-02-02-01 ‘Τοπική αφαίρεση τοιχοποιίας με εργαλεία χειρός’.</w:t>
      </w:r>
    </w:p>
    <w:p w14:paraId="164E697E" w14:textId="77777777" w:rsidR="004B54FA" w:rsidRPr="004B54FA" w:rsidRDefault="004B54FA" w:rsidP="004B54FA">
      <w:pPr>
        <w:pStyle w:val="TLText"/>
      </w:pPr>
      <w:r w:rsidRPr="004B54FA">
        <w:t>Τιμή ανά κυβικό μέτρο (</w:t>
      </w:r>
      <w:r>
        <w:rPr>
          <w:lang w:val="en-US"/>
        </w:rPr>
        <w:t>m</w:t>
      </w:r>
      <w:r w:rsidRPr="004B54FA">
        <w:t>3) πραγματικού όγκου προ της καθαιρέσεως.</w:t>
      </w:r>
    </w:p>
    <w:p w14:paraId="5931C8EF" w14:textId="77777777" w:rsidR="004B54FA" w:rsidRPr="004B54FA" w:rsidRDefault="004B54FA" w:rsidP="004B54FA">
      <w:pPr>
        <w:pStyle w:val="TLText"/>
      </w:pPr>
    </w:p>
    <w:p w14:paraId="65F66192" w14:textId="77777777" w:rsidR="004B54FA" w:rsidRPr="004B54FA" w:rsidRDefault="004B54FA" w:rsidP="004B54FA">
      <w:pPr>
        <w:pStyle w:val="TLText"/>
      </w:pPr>
      <w:r w:rsidRPr="004B54FA">
        <w:t>ΠΑΡΑΤΗΡΗΣΗ:</w:t>
      </w:r>
    </w:p>
    <w:p w14:paraId="380A1BB2" w14:textId="77777777" w:rsidR="004B54FA" w:rsidRPr="004B54FA" w:rsidRDefault="004B54FA" w:rsidP="004B54FA">
      <w:pPr>
        <w:pStyle w:val="TLText"/>
      </w:pPr>
      <w:r w:rsidRPr="004B54FA">
        <w:t>Οι πλάγιες - εντός του εργοταξίου - μεταφορές των πάσης φύσεως προϊόντων κατεδαφίσεων και αποξηλώσεων των άρθρων της ενότητας ‘22. Καθαιρέσεις’, από την θέση εκτέλεσης των εργασιών μέχρι τις θέσεις φόρτωσης προς μεταφορά, συμπεριλαμβάνονται ανηγμένες στις αντίστοιχες τιμές μονάδος.</w:t>
      </w:r>
    </w:p>
    <w:p w14:paraId="76D54697" w14:textId="77777777" w:rsidR="004B54FA" w:rsidRPr="004B54FA" w:rsidRDefault="004B54FA" w:rsidP="004B54FA">
      <w:pPr>
        <w:pStyle w:val="TLText"/>
      </w:pPr>
      <w:r w:rsidRPr="004B54FA">
        <w:lastRenderedPageBreak/>
        <w:t>Με τις τιμές των άρθρων 22.20, 22.21, 22.22, 22.23, 22.50,22.53, 22.54, 22.56, 22.60, 22.61 και 22.62 αποζημιώνονται οι αντίστοιχες εργασίες καθαιρέσεων όταν γίνονται μεμονωμένα και διατηρείται το στοιχείο το οποίο συνήθως επικαλύπτουν (τοίχος, πλάκα, υποστύλωμα, οροφή, δάπεδο κλπ).</w:t>
      </w:r>
    </w:p>
    <w:p w14:paraId="6F020145" w14:textId="77777777" w:rsidR="004B54FA" w:rsidRPr="004B54FA" w:rsidRDefault="004B54FA" w:rsidP="004B54FA">
      <w:pPr>
        <w:pStyle w:val="TLText"/>
      </w:pPr>
      <w:r w:rsidRPr="004B54FA">
        <w:t>Με τις τιμές των άρθρων 22.30, 22.35 και 22.40 αποζημιώνονται οι εργασίες διάνοιξης οπών χωρίς τα συνήθη διατρητικά μέσα και δεν συμπεριλαμβάνουν τις εργασίες απλών διατρήσεων με τα μέσα αυτά για την τοποθέτηση συνδετικών μέσων στερέωσης, αγκυρώσεων, βλήτρων κλπ.</w:t>
      </w:r>
    </w:p>
    <w:p w14:paraId="3AF79BFE"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rsidRPr="00FD45D1" w14:paraId="30F1FAAE" w14:textId="77777777" w:rsidTr="004B54FA">
        <w:tc>
          <w:tcPr>
            <w:tcW w:w="1134" w:type="dxa"/>
            <w:hideMark/>
          </w:tcPr>
          <w:p w14:paraId="482836B7" w14:textId="77777777" w:rsidR="004B54FA" w:rsidRDefault="004B54FA">
            <w:pPr>
              <w:pStyle w:val="TLTextUnderlined"/>
            </w:pPr>
            <w:r>
              <w:t>ΕΥΡΩ</w:t>
            </w:r>
          </w:p>
        </w:tc>
        <w:tc>
          <w:tcPr>
            <w:tcW w:w="1843" w:type="dxa"/>
            <w:hideMark/>
          </w:tcPr>
          <w:p w14:paraId="49C7E358" w14:textId="77777777" w:rsidR="004B54FA" w:rsidRDefault="004B54FA">
            <w:pPr>
              <w:pStyle w:val="TLTextRight"/>
            </w:pPr>
            <w:r>
              <w:t>(Ολογράφως):</w:t>
            </w:r>
          </w:p>
        </w:tc>
        <w:tc>
          <w:tcPr>
            <w:tcW w:w="6662" w:type="dxa"/>
            <w:hideMark/>
          </w:tcPr>
          <w:p w14:paraId="14699125" w14:textId="77777777" w:rsidR="004B54FA" w:rsidRDefault="004B54FA">
            <w:pPr>
              <w:pStyle w:val="TLText"/>
            </w:pPr>
            <w:r>
              <w:t>είκοσι δύο ευρώ και πενήντα λεπτά</w:t>
            </w:r>
          </w:p>
        </w:tc>
      </w:tr>
      <w:tr w:rsidR="004B54FA" w14:paraId="00673240" w14:textId="77777777" w:rsidTr="004B54FA">
        <w:tc>
          <w:tcPr>
            <w:tcW w:w="1134" w:type="dxa"/>
          </w:tcPr>
          <w:p w14:paraId="4E2AAE91" w14:textId="77777777" w:rsidR="004B54FA" w:rsidRPr="004B54FA" w:rsidRDefault="004B54FA">
            <w:pPr>
              <w:pStyle w:val="TLTextUnderlined"/>
              <w:rPr>
                <w:lang w:val="el-GR"/>
              </w:rPr>
            </w:pPr>
          </w:p>
        </w:tc>
        <w:tc>
          <w:tcPr>
            <w:tcW w:w="1843" w:type="dxa"/>
            <w:hideMark/>
          </w:tcPr>
          <w:p w14:paraId="5677C3D8" w14:textId="77777777" w:rsidR="004B54FA" w:rsidRDefault="004B54FA">
            <w:pPr>
              <w:pStyle w:val="TLTextRight"/>
            </w:pPr>
            <w:r>
              <w:t>(Αριθμητικώς):</w:t>
            </w:r>
          </w:p>
        </w:tc>
        <w:tc>
          <w:tcPr>
            <w:tcW w:w="6662" w:type="dxa"/>
            <w:hideMark/>
          </w:tcPr>
          <w:p w14:paraId="4BA12722" w14:textId="77777777" w:rsidR="004B54FA" w:rsidRDefault="004B54FA">
            <w:pPr>
              <w:pStyle w:val="TLTextBold"/>
              <w:rPr>
                <w:lang w:val="en-US"/>
              </w:rPr>
            </w:pPr>
            <w:r>
              <w:rPr>
                <w:lang w:val="en-US"/>
              </w:rPr>
              <w:t>22.50€</w:t>
            </w:r>
          </w:p>
        </w:tc>
      </w:tr>
    </w:tbl>
    <w:p w14:paraId="11FF6E23"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500D38A1" w14:textId="77777777" w:rsidTr="004B54FA">
        <w:tc>
          <w:tcPr>
            <w:tcW w:w="2127" w:type="dxa"/>
            <w:hideMark/>
          </w:tcPr>
          <w:p w14:paraId="0F30E0A1" w14:textId="07BA2ECB" w:rsidR="004B54FA" w:rsidRDefault="004B54FA">
            <w:pPr>
              <w:pStyle w:val="TLTextBoldUnderlined"/>
              <w:rPr>
                <w:lang w:val="en-US"/>
              </w:rPr>
            </w:pPr>
            <w:proofErr w:type="spellStart"/>
            <w:r>
              <w:rPr>
                <w:lang w:val="en-US"/>
              </w:rPr>
              <w:t>Άρθρο</w:t>
            </w:r>
            <w:proofErr w:type="spellEnd"/>
            <w:r>
              <w:rPr>
                <w:lang w:val="en-US"/>
              </w:rPr>
              <w:t xml:space="preserve"> A.T. </w:t>
            </w:r>
            <w:r w:rsidR="00117B47">
              <w:rPr>
                <w:lang w:val="en-US"/>
              </w:rPr>
              <w:t>1.07</w:t>
            </w:r>
            <w:r>
              <w:rPr>
                <w:lang w:val="en-US"/>
              </w:rPr>
              <w:t>:</w:t>
            </w:r>
          </w:p>
          <w:p w14:paraId="61262CE6" w14:textId="77777777" w:rsidR="004B54FA" w:rsidRDefault="004B54FA">
            <w:pPr>
              <w:pStyle w:val="TLTextBoldUnderlined"/>
              <w:rPr>
                <w:lang w:val="en-US"/>
              </w:rPr>
            </w:pPr>
            <w:r>
              <w:rPr>
                <w:lang w:val="en-US"/>
              </w:rPr>
              <w:t>(ΟΙΚ22.04)</w:t>
            </w:r>
          </w:p>
        </w:tc>
        <w:tc>
          <w:tcPr>
            <w:tcW w:w="7512" w:type="dxa"/>
            <w:hideMark/>
          </w:tcPr>
          <w:p w14:paraId="10957098" w14:textId="77777777" w:rsidR="004B54FA" w:rsidRDefault="004B54FA">
            <w:pPr>
              <w:pStyle w:val="TLTextBoldUnderlined"/>
            </w:pPr>
            <w:r>
              <w:t>Καθαιρέσεις πλινθοδομών</w:t>
            </w:r>
          </w:p>
        </w:tc>
      </w:tr>
    </w:tbl>
    <w:p w14:paraId="26426848"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775E42A6" w14:textId="77777777" w:rsidTr="004B54FA">
        <w:tc>
          <w:tcPr>
            <w:tcW w:w="2127" w:type="dxa"/>
          </w:tcPr>
          <w:p w14:paraId="5CA76C4B" w14:textId="77777777" w:rsidR="004B54FA" w:rsidRDefault="004B54FA">
            <w:pPr>
              <w:pStyle w:val="TLText"/>
              <w:rPr>
                <w:lang w:val="en-US"/>
              </w:rPr>
            </w:pPr>
          </w:p>
        </w:tc>
        <w:tc>
          <w:tcPr>
            <w:tcW w:w="7512" w:type="dxa"/>
            <w:hideMark/>
          </w:tcPr>
          <w:p w14:paraId="1DF266CB" w14:textId="77777777" w:rsidR="004B54FA" w:rsidRDefault="004B54FA">
            <w:pPr>
              <w:pStyle w:val="TLText"/>
              <w:rPr>
                <w:lang w:val="en-GB"/>
              </w:rPr>
            </w:pPr>
            <w:r>
              <w:t>(Κωδικός Αναθεώρησης ΟΙΚ-2222)</w:t>
            </w:r>
          </w:p>
        </w:tc>
      </w:tr>
    </w:tbl>
    <w:p w14:paraId="762FD064" w14:textId="77777777" w:rsidR="004B54FA" w:rsidRDefault="004B54FA" w:rsidP="004B54FA">
      <w:pPr>
        <w:pStyle w:val="TLText"/>
        <w:rPr>
          <w:lang w:val="en-US"/>
        </w:rPr>
      </w:pPr>
    </w:p>
    <w:p w14:paraId="235A705C" w14:textId="77777777" w:rsidR="004B54FA" w:rsidRPr="004B54FA" w:rsidRDefault="004B54FA" w:rsidP="004B54FA">
      <w:pPr>
        <w:pStyle w:val="TLText"/>
      </w:pPr>
      <w:r w:rsidRPr="004B54FA">
        <w:t>Καθαίρεση πλινθοδομών κάθε είδους. Συμπεριλαμβάνονται τα πάσης φύσεως απαιτούμενα ικριώματα, οι προσωρινές αντιστηρίξεις και η συσσώρευση των προϊόντων στις θέσεις φόρτωσης, σύμφωνα με την μελέτη και την ΕΤΕΠ 14-02-02-01 ‘Τοπική αφαίρεση τοιχοποιίας με εργαλεία χειρός’.</w:t>
      </w:r>
    </w:p>
    <w:p w14:paraId="5F953FC7" w14:textId="77777777" w:rsidR="004B54FA" w:rsidRPr="004B54FA" w:rsidRDefault="004B54FA" w:rsidP="004B54FA">
      <w:pPr>
        <w:pStyle w:val="TLText"/>
      </w:pPr>
      <w:r w:rsidRPr="004B54FA">
        <w:t>Τιμή ανά κυβικό μέτρο (</w:t>
      </w:r>
      <w:r>
        <w:rPr>
          <w:lang w:val="en-US"/>
        </w:rPr>
        <w:t>m</w:t>
      </w:r>
      <w:r w:rsidRPr="004B54FA">
        <w:t>3) πραγματικού όγκου προ της καθαιρέσεως.</w:t>
      </w:r>
    </w:p>
    <w:p w14:paraId="7BBCA4A2" w14:textId="77777777" w:rsidR="004B54FA" w:rsidRPr="004B54FA" w:rsidRDefault="004B54FA" w:rsidP="004B54FA">
      <w:pPr>
        <w:pStyle w:val="TLText"/>
      </w:pPr>
    </w:p>
    <w:p w14:paraId="0F04D7E9" w14:textId="77777777" w:rsidR="004B54FA" w:rsidRPr="004B54FA" w:rsidRDefault="004B54FA" w:rsidP="004B54FA">
      <w:pPr>
        <w:pStyle w:val="TLText"/>
      </w:pPr>
      <w:r w:rsidRPr="004B54FA">
        <w:t>ΠΑΡΑΤΗΡΗΣΗ:</w:t>
      </w:r>
    </w:p>
    <w:p w14:paraId="47DBBF44" w14:textId="77777777" w:rsidR="004B54FA" w:rsidRPr="004B54FA" w:rsidRDefault="004B54FA" w:rsidP="004B54FA">
      <w:pPr>
        <w:pStyle w:val="TLText"/>
      </w:pPr>
      <w:r w:rsidRPr="004B54FA">
        <w:t>Οι πλάγιες - εντός του εργοταξίου - μεταφορές των πάσης φύσεως προϊόντων κατεδαφίσεων και αποξηλώσεων των άρθρων της ενότητας ‘22. Καθαιρέσεις’, από την θέση εκτέλεσης των εργασιών μέχρι τις θέσεις φόρτωσης προς μεταφορά, συμπεριλαμβάνονται ανηγμένες στις αντίστοιχες τιμές μονάδος.</w:t>
      </w:r>
    </w:p>
    <w:p w14:paraId="54456154" w14:textId="77777777" w:rsidR="004B54FA" w:rsidRPr="004B54FA" w:rsidRDefault="004B54FA" w:rsidP="004B54FA">
      <w:pPr>
        <w:pStyle w:val="TLText"/>
      </w:pPr>
      <w:r w:rsidRPr="004B54FA">
        <w:t>Με τις τιμές των άρθρων 22.20, 22.21, 22.22, 22.23, 22.50,22.53, 22.54, 22.56, 22.60, 22.61 και 22.62 αποζημιώνονται οι αντίστοιχες εργασίες καθαιρέσεων όταν γίνονται μεμονωμένα και διατηρείται το στοιχείο το οποίο συνήθως επικαλύπτουν (τοίχος, πλάκα, υποστύλωμα, οροφή, δάπεδο κλπ).</w:t>
      </w:r>
    </w:p>
    <w:p w14:paraId="04B3B441" w14:textId="77777777" w:rsidR="004B54FA" w:rsidRPr="004B54FA" w:rsidRDefault="004B54FA" w:rsidP="004B54FA">
      <w:pPr>
        <w:pStyle w:val="TLText"/>
      </w:pPr>
      <w:r w:rsidRPr="004B54FA">
        <w:t>Με τις τιμές των άρθρων 22.30, 22.35 και 22.40 αποζημιώνονται οι εργασίες διάνοιξης οπών χωρίς τα συνήθη διατρητικά μέσα και δεν συμπεριλαμβάνουν τις εργασίες απλών διατρήσεων με τα μέσα αυτά για την τοποθέτηση συνδετικών μέσων στερέωσης, αγκυρώσεων, βλήτρων κλπ.</w:t>
      </w:r>
    </w:p>
    <w:p w14:paraId="7D16C1D4"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rsidRPr="00FD45D1" w14:paraId="0CE59B68" w14:textId="77777777" w:rsidTr="004B54FA">
        <w:tc>
          <w:tcPr>
            <w:tcW w:w="1134" w:type="dxa"/>
            <w:hideMark/>
          </w:tcPr>
          <w:p w14:paraId="6D16E643" w14:textId="77777777" w:rsidR="004B54FA" w:rsidRDefault="004B54FA">
            <w:pPr>
              <w:pStyle w:val="TLTextUnderlined"/>
            </w:pPr>
            <w:r>
              <w:t>ΕΥΡΩ</w:t>
            </w:r>
          </w:p>
        </w:tc>
        <w:tc>
          <w:tcPr>
            <w:tcW w:w="1843" w:type="dxa"/>
            <w:hideMark/>
          </w:tcPr>
          <w:p w14:paraId="228C891C" w14:textId="77777777" w:rsidR="004B54FA" w:rsidRDefault="004B54FA">
            <w:pPr>
              <w:pStyle w:val="TLTextRight"/>
            </w:pPr>
            <w:r>
              <w:t>(Ολογράφως):</w:t>
            </w:r>
          </w:p>
        </w:tc>
        <w:tc>
          <w:tcPr>
            <w:tcW w:w="6662" w:type="dxa"/>
            <w:hideMark/>
          </w:tcPr>
          <w:p w14:paraId="0474B8E3" w14:textId="77777777" w:rsidR="004B54FA" w:rsidRDefault="004B54FA">
            <w:pPr>
              <w:pStyle w:val="TLText"/>
            </w:pPr>
            <w:r>
              <w:t>δέκα πέντε ευρώ και εβδομήντα λεπτά</w:t>
            </w:r>
          </w:p>
        </w:tc>
      </w:tr>
      <w:tr w:rsidR="004B54FA" w14:paraId="096980FD" w14:textId="77777777" w:rsidTr="004B54FA">
        <w:tc>
          <w:tcPr>
            <w:tcW w:w="1134" w:type="dxa"/>
          </w:tcPr>
          <w:p w14:paraId="5F87AE6F" w14:textId="77777777" w:rsidR="004B54FA" w:rsidRPr="004B54FA" w:rsidRDefault="004B54FA">
            <w:pPr>
              <w:pStyle w:val="TLTextUnderlined"/>
              <w:rPr>
                <w:lang w:val="el-GR"/>
              </w:rPr>
            </w:pPr>
          </w:p>
        </w:tc>
        <w:tc>
          <w:tcPr>
            <w:tcW w:w="1843" w:type="dxa"/>
            <w:hideMark/>
          </w:tcPr>
          <w:p w14:paraId="733BC75D" w14:textId="77777777" w:rsidR="004B54FA" w:rsidRDefault="004B54FA">
            <w:pPr>
              <w:pStyle w:val="TLTextRight"/>
            </w:pPr>
            <w:r>
              <w:t>(Αριθμητικώς):</w:t>
            </w:r>
          </w:p>
        </w:tc>
        <w:tc>
          <w:tcPr>
            <w:tcW w:w="6662" w:type="dxa"/>
            <w:hideMark/>
          </w:tcPr>
          <w:p w14:paraId="575C4254" w14:textId="77777777" w:rsidR="004B54FA" w:rsidRDefault="004B54FA">
            <w:pPr>
              <w:pStyle w:val="TLTextBold"/>
              <w:rPr>
                <w:lang w:val="en-US"/>
              </w:rPr>
            </w:pPr>
            <w:r>
              <w:rPr>
                <w:lang w:val="en-US"/>
              </w:rPr>
              <w:t>15.70€</w:t>
            </w:r>
          </w:p>
        </w:tc>
      </w:tr>
    </w:tbl>
    <w:p w14:paraId="2F860FAD"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rsidRPr="00FD45D1" w14:paraId="4B8B2CFF" w14:textId="77777777" w:rsidTr="004B54FA">
        <w:tc>
          <w:tcPr>
            <w:tcW w:w="2127" w:type="dxa"/>
            <w:hideMark/>
          </w:tcPr>
          <w:p w14:paraId="4514284E" w14:textId="7BA5DAD5" w:rsidR="004B54FA" w:rsidRDefault="004B54FA">
            <w:pPr>
              <w:pStyle w:val="TLTextBoldUnderlined"/>
              <w:rPr>
                <w:lang w:val="en-US"/>
              </w:rPr>
            </w:pPr>
            <w:proofErr w:type="spellStart"/>
            <w:r>
              <w:rPr>
                <w:lang w:val="en-US"/>
              </w:rPr>
              <w:t>Άρθρο</w:t>
            </w:r>
            <w:proofErr w:type="spellEnd"/>
            <w:r>
              <w:rPr>
                <w:lang w:val="en-US"/>
              </w:rPr>
              <w:t xml:space="preserve"> A.T. </w:t>
            </w:r>
            <w:r w:rsidR="00117B47">
              <w:rPr>
                <w:lang w:val="en-US"/>
              </w:rPr>
              <w:t>1.08</w:t>
            </w:r>
            <w:r>
              <w:rPr>
                <w:lang w:val="en-US"/>
              </w:rPr>
              <w:t>:</w:t>
            </w:r>
          </w:p>
          <w:p w14:paraId="315B049D" w14:textId="77777777" w:rsidR="004B54FA" w:rsidRDefault="004B54FA">
            <w:pPr>
              <w:pStyle w:val="TLTextBoldUnderlined"/>
              <w:rPr>
                <w:lang w:val="en-US"/>
              </w:rPr>
            </w:pPr>
            <w:r>
              <w:rPr>
                <w:lang w:val="en-US"/>
              </w:rPr>
              <w:t>(ΟΙΚ22.05)</w:t>
            </w:r>
          </w:p>
        </w:tc>
        <w:tc>
          <w:tcPr>
            <w:tcW w:w="7512" w:type="dxa"/>
            <w:hideMark/>
          </w:tcPr>
          <w:p w14:paraId="0BCCD16E" w14:textId="77777777" w:rsidR="004B54FA" w:rsidRDefault="004B54FA">
            <w:pPr>
              <w:pStyle w:val="TLTextBoldUnderlined"/>
            </w:pPr>
            <w:r>
              <w:t xml:space="preserve">Διαλογή των </w:t>
            </w:r>
            <w:proofErr w:type="spellStart"/>
            <w:r>
              <w:t>χρησίμων</w:t>
            </w:r>
            <w:proofErr w:type="spellEnd"/>
            <w:r>
              <w:t xml:space="preserve"> πλίνθων από τα προϊόντα καθαιρέσεως</w:t>
            </w:r>
          </w:p>
        </w:tc>
      </w:tr>
    </w:tbl>
    <w:p w14:paraId="354A09C8"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443182C2" w14:textId="77777777" w:rsidTr="004B54FA">
        <w:tc>
          <w:tcPr>
            <w:tcW w:w="2127" w:type="dxa"/>
          </w:tcPr>
          <w:p w14:paraId="7465FAA5" w14:textId="77777777" w:rsidR="004B54FA" w:rsidRPr="004B54FA" w:rsidRDefault="004B54FA">
            <w:pPr>
              <w:pStyle w:val="TLText"/>
            </w:pPr>
          </w:p>
        </w:tc>
        <w:tc>
          <w:tcPr>
            <w:tcW w:w="7512" w:type="dxa"/>
            <w:hideMark/>
          </w:tcPr>
          <w:p w14:paraId="074D869A" w14:textId="77777777" w:rsidR="004B54FA" w:rsidRDefault="004B54FA">
            <w:pPr>
              <w:pStyle w:val="TLText"/>
              <w:rPr>
                <w:lang w:val="en-GB"/>
              </w:rPr>
            </w:pPr>
            <w:r>
              <w:t>(Κωδικός Αναθεώρησης ΟΙΚ-2223)</w:t>
            </w:r>
          </w:p>
        </w:tc>
      </w:tr>
    </w:tbl>
    <w:p w14:paraId="3A722AE3" w14:textId="77777777" w:rsidR="004B54FA" w:rsidRDefault="004B54FA" w:rsidP="004B54FA">
      <w:pPr>
        <w:pStyle w:val="TLText"/>
        <w:rPr>
          <w:lang w:val="en-US"/>
        </w:rPr>
      </w:pPr>
    </w:p>
    <w:p w14:paraId="48E41B35" w14:textId="77777777" w:rsidR="004B54FA" w:rsidRPr="004B54FA" w:rsidRDefault="004B54FA" w:rsidP="004B54FA">
      <w:pPr>
        <w:pStyle w:val="TLText"/>
      </w:pPr>
      <w:r w:rsidRPr="004B54FA">
        <w:t>Διαλογή των χρησίμων πλίνθων από τα προϊόντα καθαιρέσεως, καθαρισμός τους από το κονίαμα και μεταφορά και συγκεντρωσή τους σε σωρούς ευκόλου καταμετρήσεως σε κατάλληλες θέσεις εντός του γηπέδου, ώστε να μη παρακωλύωνται οι εργασίες.</w:t>
      </w:r>
    </w:p>
    <w:p w14:paraId="71F4AACD" w14:textId="77777777" w:rsidR="004B54FA" w:rsidRPr="004B54FA" w:rsidRDefault="004B54FA" w:rsidP="004B54FA">
      <w:pPr>
        <w:pStyle w:val="TLText"/>
      </w:pPr>
      <w:r w:rsidRPr="004B54FA">
        <w:t>Τιμή ανά κυβικό μέτρο (</w:t>
      </w:r>
      <w:r>
        <w:rPr>
          <w:lang w:val="en-US"/>
        </w:rPr>
        <w:t>m</w:t>
      </w:r>
      <w:r w:rsidRPr="004B54FA">
        <w:t>3)</w:t>
      </w:r>
    </w:p>
    <w:p w14:paraId="52495F8D" w14:textId="77777777" w:rsidR="004B54FA" w:rsidRPr="004B54FA" w:rsidRDefault="004B54FA" w:rsidP="004B54FA">
      <w:pPr>
        <w:pStyle w:val="TLText"/>
      </w:pPr>
    </w:p>
    <w:p w14:paraId="63E37F69" w14:textId="77777777" w:rsidR="004B54FA" w:rsidRPr="004B54FA" w:rsidRDefault="004B54FA" w:rsidP="004B54FA">
      <w:pPr>
        <w:pStyle w:val="TLText"/>
      </w:pPr>
      <w:r w:rsidRPr="004B54FA">
        <w:t>ΠΑΡΑΤΗΡΗΣΗ:</w:t>
      </w:r>
    </w:p>
    <w:p w14:paraId="299BBB28" w14:textId="77777777" w:rsidR="004B54FA" w:rsidRPr="004B54FA" w:rsidRDefault="004B54FA" w:rsidP="004B54FA">
      <w:pPr>
        <w:pStyle w:val="TLText"/>
      </w:pPr>
      <w:r w:rsidRPr="004B54FA">
        <w:lastRenderedPageBreak/>
        <w:t>Οι πλάγιες - εντός του εργοταξίου - μεταφορές των πάσης φύσεως προϊόντων κατεδαφίσεων και αποξηλώσεων των άρθρων της ενότητας ‘22. Καθαιρέσεις’, από την θέση εκτέλεσης των εργασιών μέχρι τις θέσεις φόρτωσης προς μεταφορά, συμπεριλαμβάνονται ανηγμένες στις αντίστοιχες τιμές μονάδος.</w:t>
      </w:r>
    </w:p>
    <w:p w14:paraId="5667C978" w14:textId="77777777" w:rsidR="004B54FA" w:rsidRPr="004B54FA" w:rsidRDefault="004B54FA" w:rsidP="004B54FA">
      <w:pPr>
        <w:pStyle w:val="TLText"/>
      </w:pPr>
      <w:r w:rsidRPr="004B54FA">
        <w:t>Με τις τιμές των άρθρων 22.20, 22.21, 22.22, 22.23, 22.50,22.53, 22.54, 22.56, 22.60, 22.61 και 22.62 αποζημιώνονται οι αντίστοιχες εργασίες καθαιρέσεων όταν γίνονται μεμονωμένα και διατηρείται το στοιχείο το οποίο συνήθως επικαλύπτουν (τοίχος, πλάκα, υποστύλωμα, οροφή, δάπεδο κλπ).</w:t>
      </w:r>
    </w:p>
    <w:p w14:paraId="66A8D58F" w14:textId="77777777" w:rsidR="004B54FA" w:rsidRPr="004B54FA" w:rsidRDefault="004B54FA" w:rsidP="004B54FA">
      <w:pPr>
        <w:pStyle w:val="TLText"/>
      </w:pPr>
      <w:r w:rsidRPr="004B54FA">
        <w:t>Με τις τιμές των άρθρων 22.30, 22.35 και 22.40 αποζημιώνονται οι εργασίες διάνοιξης οπών χωρίς τα συνήθη διατρητικά μέσα και δεν συμπεριλαμβάνουν τις εργασίες απλών διατρήσεων με τα μέσα αυτά για την τοποθέτηση συνδετικών μέσων στερέωσης, αγκυρώσεων, βλήτρων κλπ.</w:t>
      </w:r>
    </w:p>
    <w:p w14:paraId="7615CE66"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rsidRPr="00FD45D1" w14:paraId="2C92B4D9" w14:textId="77777777" w:rsidTr="004B54FA">
        <w:tc>
          <w:tcPr>
            <w:tcW w:w="1134" w:type="dxa"/>
            <w:hideMark/>
          </w:tcPr>
          <w:p w14:paraId="3D9C1E22" w14:textId="77777777" w:rsidR="004B54FA" w:rsidRDefault="004B54FA">
            <w:pPr>
              <w:pStyle w:val="TLTextUnderlined"/>
            </w:pPr>
            <w:r>
              <w:t>ΕΥΡΩ</w:t>
            </w:r>
          </w:p>
        </w:tc>
        <w:tc>
          <w:tcPr>
            <w:tcW w:w="1843" w:type="dxa"/>
            <w:hideMark/>
          </w:tcPr>
          <w:p w14:paraId="293CDA97" w14:textId="77777777" w:rsidR="004B54FA" w:rsidRDefault="004B54FA">
            <w:pPr>
              <w:pStyle w:val="TLTextRight"/>
            </w:pPr>
            <w:r>
              <w:t>(Ολογράφως):</w:t>
            </w:r>
          </w:p>
        </w:tc>
        <w:tc>
          <w:tcPr>
            <w:tcW w:w="6662" w:type="dxa"/>
            <w:hideMark/>
          </w:tcPr>
          <w:p w14:paraId="1E9A9D56" w14:textId="77777777" w:rsidR="004B54FA" w:rsidRDefault="004B54FA">
            <w:pPr>
              <w:pStyle w:val="TLText"/>
            </w:pPr>
            <w:r>
              <w:t>έντεκα ευρώ και είκοσι λεπτά</w:t>
            </w:r>
          </w:p>
        </w:tc>
      </w:tr>
      <w:tr w:rsidR="004B54FA" w14:paraId="6278F9F9" w14:textId="77777777" w:rsidTr="004B54FA">
        <w:tc>
          <w:tcPr>
            <w:tcW w:w="1134" w:type="dxa"/>
          </w:tcPr>
          <w:p w14:paraId="1330C30C" w14:textId="77777777" w:rsidR="004B54FA" w:rsidRPr="004B54FA" w:rsidRDefault="004B54FA">
            <w:pPr>
              <w:pStyle w:val="TLTextUnderlined"/>
              <w:rPr>
                <w:lang w:val="el-GR"/>
              </w:rPr>
            </w:pPr>
          </w:p>
        </w:tc>
        <w:tc>
          <w:tcPr>
            <w:tcW w:w="1843" w:type="dxa"/>
            <w:hideMark/>
          </w:tcPr>
          <w:p w14:paraId="50B77182" w14:textId="77777777" w:rsidR="004B54FA" w:rsidRDefault="004B54FA">
            <w:pPr>
              <w:pStyle w:val="TLTextRight"/>
            </w:pPr>
            <w:r>
              <w:t>(Αριθμητικώς):</w:t>
            </w:r>
          </w:p>
        </w:tc>
        <w:tc>
          <w:tcPr>
            <w:tcW w:w="6662" w:type="dxa"/>
            <w:hideMark/>
          </w:tcPr>
          <w:p w14:paraId="288A7360" w14:textId="77777777" w:rsidR="004B54FA" w:rsidRDefault="004B54FA">
            <w:pPr>
              <w:pStyle w:val="TLTextBold"/>
              <w:rPr>
                <w:lang w:val="en-US"/>
              </w:rPr>
            </w:pPr>
            <w:r>
              <w:rPr>
                <w:lang w:val="en-US"/>
              </w:rPr>
              <w:t>11.20€</w:t>
            </w:r>
          </w:p>
        </w:tc>
      </w:tr>
    </w:tbl>
    <w:p w14:paraId="561AA5F7"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rsidRPr="00FD45D1" w14:paraId="1F92CF96" w14:textId="77777777" w:rsidTr="004B54FA">
        <w:tc>
          <w:tcPr>
            <w:tcW w:w="2127" w:type="dxa"/>
            <w:hideMark/>
          </w:tcPr>
          <w:p w14:paraId="575DCCC5" w14:textId="5104DE13" w:rsidR="004B54FA" w:rsidRDefault="004B54FA">
            <w:pPr>
              <w:pStyle w:val="TLTextBoldUnderlined"/>
              <w:rPr>
                <w:lang w:val="en-US"/>
              </w:rPr>
            </w:pPr>
            <w:proofErr w:type="spellStart"/>
            <w:r>
              <w:rPr>
                <w:lang w:val="en-US"/>
              </w:rPr>
              <w:t>Άρθρο</w:t>
            </w:r>
            <w:proofErr w:type="spellEnd"/>
            <w:r>
              <w:rPr>
                <w:lang w:val="en-US"/>
              </w:rPr>
              <w:t xml:space="preserve"> A.T. </w:t>
            </w:r>
            <w:r w:rsidR="00117B47">
              <w:rPr>
                <w:lang w:val="en-US"/>
              </w:rPr>
              <w:t>1.09</w:t>
            </w:r>
            <w:r>
              <w:rPr>
                <w:lang w:val="en-US"/>
              </w:rPr>
              <w:t>:</w:t>
            </w:r>
          </w:p>
          <w:p w14:paraId="44858BD1" w14:textId="77777777" w:rsidR="004B54FA" w:rsidRDefault="004B54FA">
            <w:pPr>
              <w:pStyle w:val="TLTextBoldUnderlined"/>
              <w:rPr>
                <w:lang w:val="en-US"/>
              </w:rPr>
            </w:pPr>
            <w:r>
              <w:rPr>
                <w:lang w:val="en-US"/>
              </w:rPr>
              <w:t>(ΟΙΚ22.22.02)</w:t>
            </w:r>
          </w:p>
        </w:tc>
        <w:tc>
          <w:tcPr>
            <w:tcW w:w="7512" w:type="dxa"/>
            <w:hideMark/>
          </w:tcPr>
          <w:p w14:paraId="52519A21" w14:textId="77777777" w:rsidR="004B54FA" w:rsidRDefault="004B54FA">
            <w:pPr>
              <w:pStyle w:val="TLTextBoldUnderlined"/>
            </w:pPr>
            <w:r>
              <w:t xml:space="preserve">Καθαίρεση </w:t>
            </w:r>
            <w:proofErr w:type="spellStart"/>
            <w:r>
              <w:t>επικεραμώσεων</w:t>
            </w:r>
            <w:proofErr w:type="spellEnd"/>
            <w:r>
              <w:t>, με προσοχή, για την εξαγωγή ακεραίων κεράμων σε ποσοστό &gt; 50%</w:t>
            </w:r>
          </w:p>
        </w:tc>
      </w:tr>
    </w:tbl>
    <w:p w14:paraId="5E328109"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18E8F73B" w14:textId="77777777" w:rsidTr="004B54FA">
        <w:tc>
          <w:tcPr>
            <w:tcW w:w="2127" w:type="dxa"/>
          </w:tcPr>
          <w:p w14:paraId="528D246A" w14:textId="77777777" w:rsidR="004B54FA" w:rsidRPr="004B54FA" w:rsidRDefault="004B54FA">
            <w:pPr>
              <w:pStyle w:val="TLText"/>
            </w:pPr>
          </w:p>
        </w:tc>
        <w:tc>
          <w:tcPr>
            <w:tcW w:w="7512" w:type="dxa"/>
            <w:hideMark/>
          </w:tcPr>
          <w:p w14:paraId="0BBAD0CD" w14:textId="77777777" w:rsidR="004B54FA" w:rsidRDefault="004B54FA">
            <w:pPr>
              <w:pStyle w:val="TLText"/>
              <w:rPr>
                <w:lang w:val="en-GB"/>
              </w:rPr>
            </w:pPr>
            <w:r>
              <w:t>(Κωδικός Αναθεώρησης ΟΙΚ-2241)</w:t>
            </w:r>
          </w:p>
        </w:tc>
      </w:tr>
    </w:tbl>
    <w:p w14:paraId="3C615319" w14:textId="77777777" w:rsidR="004B54FA" w:rsidRDefault="004B54FA" w:rsidP="004B54FA">
      <w:pPr>
        <w:pStyle w:val="TLText"/>
        <w:rPr>
          <w:lang w:val="en-US"/>
        </w:rPr>
      </w:pPr>
    </w:p>
    <w:p w14:paraId="7CBDB68D" w14:textId="77777777" w:rsidR="004B54FA" w:rsidRPr="004B54FA" w:rsidRDefault="004B54FA" w:rsidP="004B54FA">
      <w:pPr>
        <w:pStyle w:val="TLText"/>
      </w:pPr>
      <w:r w:rsidRPr="004B54FA">
        <w:t>Καθαίρεση επικεραμώσεως με κεραμίδια οποιουδήποτε τύπου, με ή χωρίς κονίαμα, σε οποιαδήποτε στάθμη από το έδαφος. Συμπεριλαμβάνεται ο καταβιβασμός και η διαλογή των υλικών και η συσσώρευση των αχρήστων υλικών προς φόρτωση.</w:t>
      </w:r>
    </w:p>
    <w:p w14:paraId="15114293" w14:textId="77777777" w:rsidR="004B54FA" w:rsidRPr="004B54FA" w:rsidRDefault="004B54FA" w:rsidP="004B54FA">
      <w:pPr>
        <w:pStyle w:val="TLText"/>
      </w:pPr>
      <w:r w:rsidRPr="004B54FA">
        <w:t>Τιμή ανά τετραγωνικό μέτρο (</w:t>
      </w:r>
      <w:r>
        <w:rPr>
          <w:lang w:val="en-US"/>
        </w:rPr>
        <w:t>m</w:t>
      </w:r>
      <w:r w:rsidRPr="004B54FA">
        <w:t>2)</w:t>
      </w:r>
    </w:p>
    <w:p w14:paraId="5233C4E9" w14:textId="77777777" w:rsidR="004B54FA" w:rsidRPr="004B54FA" w:rsidRDefault="004B54FA" w:rsidP="004B54FA">
      <w:pPr>
        <w:pStyle w:val="TLText"/>
      </w:pPr>
      <w:r w:rsidRPr="004B54FA">
        <w:t xml:space="preserve">Καθαίρεση με άνω του 60% χρησίμους κεράμους στην οποία συμπεριλαμβάνεται ο καθαρισμός των ακεραίων χρησίμων κεράμων από το τυχόν κονίαμα, ο καταβιβασμός τους από τη στέγη, η μεταφορά τους σε απόσταση έως 40 </w:t>
      </w:r>
      <w:r>
        <w:rPr>
          <w:lang w:val="en-US"/>
        </w:rPr>
        <w:t>m</w:t>
      </w:r>
      <w:r w:rsidRPr="004B54FA">
        <w:t xml:space="preserve"> από το κτίσμα και η απόθεσή τους σε κανονικά σχήματα.</w:t>
      </w:r>
    </w:p>
    <w:p w14:paraId="271611BC" w14:textId="77777777" w:rsidR="004B54FA" w:rsidRPr="004B54FA" w:rsidRDefault="004B54FA" w:rsidP="004B54FA">
      <w:pPr>
        <w:pStyle w:val="TLText"/>
      </w:pPr>
    </w:p>
    <w:p w14:paraId="14B33324" w14:textId="77777777" w:rsidR="004B54FA" w:rsidRPr="004B54FA" w:rsidRDefault="004B54FA" w:rsidP="004B54FA">
      <w:pPr>
        <w:pStyle w:val="TLText"/>
      </w:pPr>
      <w:r w:rsidRPr="004B54FA">
        <w:t>ΠΑΡΑΤΗΡΗΣΗ:</w:t>
      </w:r>
    </w:p>
    <w:p w14:paraId="39BD9763" w14:textId="77777777" w:rsidR="004B54FA" w:rsidRPr="004B54FA" w:rsidRDefault="004B54FA" w:rsidP="004B54FA">
      <w:pPr>
        <w:pStyle w:val="TLText"/>
      </w:pPr>
      <w:r w:rsidRPr="004B54FA">
        <w:t>Οι πλάγιες - εντός του εργοταξίου - μεταφορές των πάσης φύσεως προϊόντων κατεδαφίσεων και αποξηλώσεων των άρθρων της ενότητας ‘22. Καθαιρέσεις’, από την θέση εκτέλεσης των εργασιών μέχρι τις θέσεις φόρτωσης προς μεταφορά, συμπεριλαμβάνονται ανηγμένες στις αντίστοιχες τιμές μονάδος.</w:t>
      </w:r>
    </w:p>
    <w:p w14:paraId="39658A5B" w14:textId="77777777" w:rsidR="004B54FA" w:rsidRPr="004B54FA" w:rsidRDefault="004B54FA" w:rsidP="004B54FA">
      <w:pPr>
        <w:pStyle w:val="TLText"/>
      </w:pPr>
      <w:r w:rsidRPr="004B54FA">
        <w:t>Με τις τιμές των άρθρων 22.20, 22.21, 22.22, 22.23, 22.50,22.53, 22.54, 22.56, 22.60, 22.61 και 22.62 αποζημιώνονται οι αντίστοιχες εργασίες καθαιρέσεων όταν γίνονται μεμονωμένα και διατηρείται το στοιχείο το οποίο συνήθως επικαλύπτουν (τοίχος, πλάκα, υποστύλωμα, οροφή, δάπεδο κλπ).</w:t>
      </w:r>
    </w:p>
    <w:p w14:paraId="0779934A" w14:textId="77777777" w:rsidR="004B54FA" w:rsidRPr="004B54FA" w:rsidRDefault="004B54FA" w:rsidP="004B54FA">
      <w:pPr>
        <w:pStyle w:val="TLText"/>
      </w:pPr>
      <w:r w:rsidRPr="004B54FA">
        <w:t>Με τις τιμές των άρθρων 22.30, 22.35 και 22.40 αποζημιώνονται οι εργασίες διάνοιξης οπών χωρίς τα συνήθη διατρητικά μέσα και δεν συμπεριλαμβάνουν τις εργασίες απλών διατρήσεων με τα μέσα αυτά για την τοποθέτηση συνδετικών μέσων στερέωσης, αγκυρώσεων, βλήτρων κλπ.</w:t>
      </w:r>
    </w:p>
    <w:p w14:paraId="5E142345"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14:paraId="2A0E7570" w14:textId="77777777" w:rsidTr="004B54FA">
        <w:tc>
          <w:tcPr>
            <w:tcW w:w="1134" w:type="dxa"/>
            <w:hideMark/>
          </w:tcPr>
          <w:p w14:paraId="459A0068" w14:textId="77777777" w:rsidR="004B54FA" w:rsidRDefault="004B54FA">
            <w:pPr>
              <w:pStyle w:val="TLTextUnderlined"/>
            </w:pPr>
            <w:r>
              <w:t>ΕΥΡΩ</w:t>
            </w:r>
          </w:p>
        </w:tc>
        <w:tc>
          <w:tcPr>
            <w:tcW w:w="1843" w:type="dxa"/>
            <w:hideMark/>
          </w:tcPr>
          <w:p w14:paraId="400E76AA" w14:textId="77777777" w:rsidR="004B54FA" w:rsidRDefault="004B54FA">
            <w:pPr>
              <w:pStyle w:val="TLTextRight"/>
            </w:pPr>
            <w:r>
              <w:t>(Ολογράφως):</w:t>
            </w:r>
          </w:p>
        </w:tc>
        <w:tc>
          <w:tcPr>
            <w:tcW w:w="6662" w:type="dxa"/>
            <w:hideMark/>
          </w:tcPr>
          <w:p w14:paraId="05EB2C48" w14:textId="77777777" w:rsidR="004B54FA" w:rsidRDefault="004B54FA">
            <w:pPr>
              <w:pStyle w:val="TLText"/>
            </w:pPr>
            <w:r>
              <w:t>εννιά ευρώ</w:t>
            </w:r>
          </w:p>
        </w:tc>
      </w:tr>
      <w:tr w:rsidR="004B54FA" w14:paraId="0B26AD4C" w14:textId="77777777" w:rsidTr="004B54FA">
        <w:tc>
          <w:tcPr>
            <w:tcW w:w="1134" w:type="dxa"/>
          </w:tcPr>
          <w:p w14:paraId="07BC14C5" w14:textId="77777777" w:rsidR="004B54FA" w:rsidRDefault="004B54FA">
            <w:pPr>
              <w:pStyle w:val="TLTextUnderlined"/>
            </w:pPr>
          </w:p>
        </w:tc>
        <w:tc>
          <w:tcPr>
            <w:tcW w:w="1843" w:type="dxa"/>
            <w:hideMark/>
          </w:tcPr>
          <w:p w14:paraId="55757D31" w14:textId="77777777" w:rsidR="004B54FA" w:rsidRDefault="004B54FA">
            <w:pPr>
              <w:pStyle w:val="TLTextRight"/>
            </w:pPr>
            <w:r>
              <w:t>(Αριθμητικώς):</w:t>
            </w:r>
          </w:p>
        </w:tc>
        <w:tc>
          <w:tcPr>
            <w:tcW w:w="6662" w:type="dxa"/>
            <w:hideMark/>
          </w:tcPr>
          <w:p w14:paraId="1750A069" w14:textId="77777777" w:rsidR="004B54FA" w:rsidRDefault="004B54FA">
            <w:pPr>
              <w:pStyle w:val="TLTextBold"/>
              <w:rPr>
                <w:lang w:val="en-US"/>
              </w:rPr>
            </w:pPr>
            <w:r>
              <w:rPr>
                <w:lang w:val="en-US"/>
              </w:rPr>
              <w:t>9.00€</w:t>
            </w:r>
          </w:p>
        </w:tc>
      </w:tr>
    </w:tbl>
    <w:p w14:paraId="65D2E538"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7CC92E27" w14:textId="77777777" w:rsidTr="004B54FA">
        <w:tc>
          <w:tcPr>
            <w:tcW w:w="2127" w:type="dxa"/>
            <w:hideMark/>
          </w:tcPr>
          <w:p w14:paraId="66B0806A" w14:textId="69B5CE5C" w:rsidR="004B54FA" w:rsidRDefault="004B54FA">
            <w:pPr>
              <w:pStyle w:val="TLTextBoldUnderlined"/>
              <w:rPr>
                <w:lang w:val="en-US"/>
              </w:rPr>
            </w:pPr>
            <w:proofErr w:type="spellStart"/>
            <w:r>
              <w:rPr>
                <w:lang w:val="en-US"/>
              </w:rPr>
              <w:t>Άρθρο</w:t>
            </w:r>
            <w:proofErr w:type="spellEnd"/>
            <w:r>
              <w:rPr>
                <w:lang w:val="en-US"/>
              </w:rPr>
              <w:t xml:space="preserve"> A.T. </w:t>
            </w:r>
            <w:r w:rsidR="00117B47">
              <w:rPr>
                <w:lang w:val="en-US"/>
              </w:rPr>
              <w:t>1.10</w:t>
            </w:r>
            <w:r>
              <w:rPr>
                <w:lang w:val="en-US"/>
              </w:rPr>
              <w:t>:</w:t>
            </w:r>
          </w:p>
          <w:p w14:paraId="1C3B5201" w14:textId="77777777" w:rsidR="004B54FA" w:rsidRPr="00117B47" w:rsidRDefault="004B54FA">
            <w:pPr>
              <w:pStyle w:val="TLTextBoldUnderlined"/>
            </w:pPr>
            <w:r w:rsidRPr="00117B47">
              <w:t>(ΟΙΚ22.23)</w:t>
            </w:r>
          </w:p>
        </w:tc>
        <w:tc>
          <w:tcPr>
            <w:tcW w:w="7512" w:type="dxa"/>
            <w:hideMark/>
          </w:tcPr>
          <w:p w14:paraId="2AC5AEA1" w14:textId="77777777" w:rsidR="004B54FA" w:rsidRDefault="004B54FA">
            <w:pPr>
              <w:pStyle w:val="TLTextBoldUnderlined"/>
            </w:pPr>
            <w:r>
              <w:t>Καθαίρεση επιχρισμάτων</w:t>
            </w:r>
          </w:p>
        </w:tc>
      </w:tr>
    </w:tbl>
    <w:p w14:paraId="4CFC7BF0"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35949377" w14:textId="77777777" w:rsidTr="004B54FA">
        <w:tc>
          <w:tcPr>
            <w:tcW w:w="2127" w:type="dxa"/>
          </w:tcPr>
          <w:p w14:paraId="0D2B8413" w14:textId="77777777" w:rsidR="004B54FA" w:rsidRDefault="004B54FA">
            <w:pPr>
              <w:pStyle w:val="TLText"/>
              <w:rPr>
                <w:lang w:val="en-US"/>
              </w:rPr>
            </w:pPr>
          </w:p>
        </w:tc>
        <w:tc>
          <w:tcPr>
            <w:tcW w:w="7512" w:type="dxa"/>
            <w:hideMark/>
          </w:tcPr>
          <w:p w14:paraId="5976973B" w14:textId="77777777" w:rsidR="004B54FA" w:rsidRDefault="004B54FA">
            <w:pPr>
              <w:pStyle w:val="TLText"/>
              <w:rPr>
                <w:lang w:val="en-GB"/>
              </w:rPr>
            </w:pPr>
            <w:r>
              <w:t>(Κωδικός Αναθεώρησης ΟΙΚ-2252)</w:t>
            </w:r>
          </w:p>
        </w:tc>
      </w:tr>
    </w:tbl>
    <w:p w14:paraId="1FEA1EB0" w14:textId="77777777" w:rsidR="004B54FA" w:rsidRDefault="004B54FA" w:rsidP="004B54FA">
      <w:pPr>
        <w:pStyle w:val="TLText"/>
        <w:rPr>
          <w:lang w:val="en-US"/>
        </w:rPr>
      </w:pPr>
    </w:p>
    <w:p w14:paraId="73A81356" w14:textId="77777777" w:rsidR="004B54FA" w:rsidRPr="004B54FA" w:rsidRDefault="004B54FA" w:rsidP="004B54FA">
      <w:pPr>
        <w:pStyle w:val="TLText"/>
      </w:pPr>
      <w:r w:rsidRPr="004B54FA">
        <w:lastRenderedPageBreak/>
        <w:t xml:space="preserve">Καθαίρεση επιχρισμάτων (ασβεστοκονιαμάτων, ασβεστοτσιμεντοκονιαμάτων, μαρμαροκονιαμάτων, ασβεστοτσιμεντομαρμαροκονιαμάτων, τσιμεντοκονιαμάτων και θηραϊκοκονιαμάτων), οποιουδήποτε πάχους, σε οποιαδήποτε στάθμη από το έδαφος εργασίας. Συμπεριλαμβάνεται ο καθαρισμός των αρμών και η συσσώρευση των προϊόντων προς φόρτωση. (τυπικός όγκος αχρήστων 0,03 </w:t>
      </w:r>
      <w:r>
        <w:rPr>
          <w:lang w:val="en-US"/>
        </w:rPr>
        <w:t>m</w:t>
      </w:r>
      <w:r w:rsidRPr="004B54FA">
        <w:t>3/</w:t>
      </w:r>
      <w:r>
        <w:rPr>
          <w:lang w:val="en-US"/>
        </w:rPr>
        <w:t>m</w:t>
      </w:r>
      <w:r w:rsidRPr="004B54FA">
        <w:t>2), σύμφωνα με την μελέτη και την ΕΤΕΠ 14-02-01-01 ‘Καθαίρεση επιχρισμάτων τοιχοποιίας’.</w:t>
      </w:r>
    </w:p>
    <w:p w14:paraId="11FABC70" w14:textId="77777777" w:rsidR="004B54FA" w:rsidRPr="004B54FA" w:rsidRDefault="004B54FA" w:rsidP="004B54FA">
      <w:pPr>
        <w:pStyle w:val="TLText"/>
      </w:pPr>
      <w:r w:rsidRPr="004B54FA">
        <w:t>Τιμή ανά τετραγωνικό μέτρο (</w:t>
      </w:r>
      <w:r>
        <w:rPr>
          <w:lang w:val="en-US"/>
        </w:rPr>
        <w:t>m</w:t>
      </w:r>
      <w:r w:rsidRPr="004B54FA">
        <w:t>2) πραγματικής επιφανείας.</w:t>
      </w:r>
    </w:p>
    <w:p w14:paraId="5B1BC145" w14:textId="77777777" w:rsidR="004B54FA" w:rsidRPr="004B54FA" w:rsidRDefault="004B54FA" w:rsidP="004B54FA">
      <w:pPr>
        <w:pStyle w:val="TLText"/>
      </w:pPr>
    </w:p>
    <w:p w14:paraId="52D250D4" w14:textId="77777777" w:rsidR="004B54FA" w:rsidRPr="004B54FA" w:rsidRDefault="004B54FA" w:rsidP="004B54FA">
      <w:pPr>
        <w:pStyle w:val="TLText"/>
      </w:pPr>
      <w:r w:rsidRPr="004B54FA">
        <w:t>ΠΑΡΑΤΗΡΗΣΗ:</w:t>
      </w:r>
    </w:p>
    <w:p w14:paraId="6973A9E8" w14:textId="77777777" w:rsidR="004B54FA" w:rsidRPr="004B54FA" w:rsidRDefault="004B54FA" w:rsidP="004B54FA">
      <w:pPr>
        <w:pStyle w:val="TLText"/>
      </w:pPr>
      <w:r w:rsidRPr="004B54FA">
        <w:t>Οι πλάγιες - εντός του εργοταξίου - μεταφορές των πάσης φύσεως προϊόντων κατεδαφίσεων και αποξηλώσεων των άρθρων της ενότητας ‘22. Καθαιρέσεις’, από την θέση εκτέλεσης των εργασιών μέχρι τις θέσεις φόρτωσης προς μεταφορά, συμπεριλαμβάνονται ανηγμένες στις αντίστοιχες τιμές μονάδος.</w:t>
      </w:r>
    </w:p>
    <w:p w14:paraId="154A21C5" w14:textId="77777777" w:rsidR="004B54FA" w:rsidRPr="004B54FA" w:rsidRDefault="004B54FA" w:rsidP="004B54FA">
      <w:pPr>
        <w:pStyle w:val="TLText"/>
      </w:pPr>
      <w:r w:rsidRPr="004B54FA">
        <w:t>Με τις τιμές των άρθρων 22.20, 22.21, 22.22, 22.23, 22.50,22.53, 22.54, 22.56, 22.60, 22.61 και 22.62 αποζημιώνονται οι αντίστοιχες εργασίες καθαιρέσεων όταν γίνονται μεμονωμένα και διατηρείται το στοιχείο το οποίο συνήθως επικαλύπτουν (τοίχος, πλάκα, υποστύλωμα, οροφή, δάπεδο κλπ).</w:t>
      </w:r>
    </w:p>
    <w:p w14:paraId="57FE390A" w14:textId="77777777" w:rsidR="004B54FA" w:rsidRPr="004B54FA" w:rsidRDefault="004B54FA" w:rsidP="004B54FA">
      <w:pPr>
        <w:pStyle w:val="TLText"/>
      </w:pPr>
      <w:r w:rsidRPr="004B54FA">
        <w:t>Με τις τιμές των άρθρων 22.30, 22.35 και 22.40 αποζημιώνονται οι εργασίες διάνοιξης οπών χωρίς τα συνήθη διατρητικά μέσα και δεν συμπεριλαμβάνουν τις εργασίες απλών διατρήσεων με τα μέσα αυτά για την τοποθέτηση συνδετικών μέσων στερέωσης, αγκυρώσεων, βλήτρων κλπ.</w:t>
      </w:r>
    </w:p>
    <w:p w14:paraId="4EDF107F"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rsidRPr="00FD45D1" w14:paraId="59D88572" w14:textId="77777777" w:rsidTr="004B54FA">
        <w:tc>
          <w:tcPr>
            <w:tcW w:w="1134" w:type="dxa"/>
            <w:hideMark/>
          </w:tcPr>
          <w:p w14:paraId="5E88A623" w14:textId="77777777" w:rsidR="004B54FA" w:rsidRDefault="004B54FA">
            <w:pPr>
              <w:pStyle w:val="TLTextUnderlined"/>
            </w:pPr>
            <w:r>
              <w:t>ΕΥΡΩ</w:t>
            </w:r>
          </w:p>
        </w:tc>
        <w:tc>
          <w:tcPr>
            <w:tcW w:w="1843" w:type="dxa"/>
            <w:hideMark/>
          </w:tcPr>
          <w:p w14:paraId="3B5A69ED" w14:textId="77777777" w:rsidR="004B54FA" w:rsidRDefault="004B54FA">
            <w:pPr>
              <w:pStyle w:val="TLTextRight"/>
            </w:pPr>
            <w:r>
              <w:t>(Ολογράφως):</w:t>
            </w:r>
          </w:p>
        </w:tc>
        <w:tc>
          <w:tcPr>
            <w:tcW w:w="6662" w:type="dxa"/>
            <w:hideMark/>
          </w:tcPr>
          <w:p w14:paraId="169E8171" w14:textId="77777777" w:rsidR="004B54FA" w:rsidRDefault="004B54FA">
            <w:pPr>
              <w:pStyle w:val="TLText"/>
            </w:pPr>
            <w:r>
              <w:t>πέντε ευρώ και εξήντα λεπτά</w:t>
            </w:r>
          </w:p>
        </w:tc>
      </w:tr>
      <w:tr w:rsidR="004B54FA" w14:paraId="7D66330F" w14:textId="77777777" w:rsidTr="004B54FA">
        <w:tc>
          <w:tcPr>
            <w:tcW w:w="1134" w:type="dxa"/>
          </w:tcPr>
          <w:p w14:paraId="6284457F" w14:textId="77777777" w:rsidR="004B54FA" w:rsidRPr="004B54FA" w:rsidRDefault="004B54FA">
            <w:pPr>
              <w:pStyle w:val="TLTextUnderlined"/>
              <w:rPr>
                <w:lang w:val="el-GR"/>
              </w:rPr>
            </w:pPr>
          </w:p>
        </w:tc>
        <w:tc>
          <w:tcPr>
            <w:tcW w:w="1843" w:type="dxa"/>
            <w:hideMark/>
          </w:tcPr>
          <w:p w14:paraId="076B063C" w14:textId="77777777" w:rsidR="004B54FA" w:rsidRDefault="004B54FA">
            <w:pPr>
              <w:pStyle w:val="TLTextRight"/>
            </w:pPr>
            <w:r>
              <w:t>(Αριθμητικώς):</w:t>
            </w:r>
          </w:p>
        </w:tc>
        <w:tc>
          <w:tcPr>
            <w:tcW w:w="6662" w:type="dxa"/>
            <w:hideMark/>
          </w:tcPr>
          <w:p w14:paraId="2FDAF142" w14:textId="77777777" w:rsidR="004B54FA" w:rsidRDefault="004B54FA">
            <w:pPr>
              <w:pStyle w:val="TLTextBold"/>
              <w:rPr>
                <w:lang w:val="en-US"/>
              </w:rPr>
            </w:pPr>
            <w:r>
              <w:rPr>
                <w:lang w:val="en-US"/>
              </w:rPr>
              <w:t>5.60€</w:t>
            </w:r>
          </w:p>
        </w:tc>
      </w:tr>
    </w:tbl>
    <w:p w14:paraId="54C1CE98"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rsidRPr="00FD45D1" w14:paraId="5BBA2B5A" w14:textId="77777777" w:rsidTr="004B54FA">
        <w:tc>
          <w:tcPr>
            <w:tcW w:w="2127" w:type="dxa"/>
            <w:hideMark/>
          </w:tcPr>
          <w:p w14:paraId="2A1F78B5" w14:textId="2378467F" w:rsidR="004B54FA" w:rsidRDefault="004B54FA">
            <w:pPr>
              <w:pStyle w:val="TLTextBoldUnderlined"/>
              <w:rPr>
                <w:lang w:val="en-US"/>
              </w:rPr>
            </w:pPr>
            <w:proofErr w:type="spellStart"/>
            <w:r>
              <w:rPr>
                <w:lang w:val="en-US"/>
              </w:rPr>
              <w:t>Άρθρο</w:t>
            </w:r>
            <w:proofErr w:type="spellEnd"/>
            <w:r>
              <w:rPr>
                <w:lang w:val="en-US"/>
              </w:rPr>
              <w:t xml:space="preserve"> A.T. </w:t>
            </w:r>
            <w:r w:rsidR="00117B47">
              <w:rPr>
                <w:lang w:val="en-US"/>
              </w:rPr>
              <w:t>1.11</w:t>
            </w:r>
            <w:r>
              <w:rPr>
                <w:lang w:val="en-US"/>
              </w:rPr>
              <w:t>:</w:t>
            </w:r>
          </w:p>
          <w:p w14:paraId="14668947" w14:textId="77777777" w:rsidR="004B54FA" w:rsidRDefault="004B54FA">
            <w:pPr>
              <w:pStyle w:val="TLTextBoldUnderlined"/>
              <w:rPr>
                <w:lang w:val="en-US"/>
              </w:rPr>
            </w:pPr>
            <w:r>
              <w:rPr>
                <w:lang w:val="en-US"/>
              </w:rPr>
              <w:t>(ΟΙΚ22.51)</w:t>
            </w:r>
          </w:p>
        </w:tc>
        <w:tc>
          <w:tcPr>
            <w:tcW w:w="7512" w:type="dxa"/>
            <w:hideMark/>
          </w:tcPr>
          <w:p w14:paraId="3CAD343F" w14:textId="77777777" w:rsidR="004B54FA" w:rsidRDefault="004B54FA">
            <w:pPr>
              <w:pStyle w:val="TLTextBoldUnderlined"/>
            </w:pPr>
            <w:r>
              <w:t>Καθαίρεση φέροντος οργανισμού ξύλινης στέγης</w:t>
            </w:r>
          </w:p>
        </w:tc>
      </w:tr>
    </w:tbl>
    <w:p w14:paraId="101E0D11"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661B6F04" w14:textId="77777777" w:rsidTr="004B54FA">
        <w:tc>
          <w:tcPr>
            <w:tcW w:w="2127" w:type="dxa"/>
          </w:tcPr>
          <w:p w14:paraId="6BE7F1D5" w14:textId="77777777" w:rsidR="004B54FA" w:rsidRPr="004B54FA" w:rsidRDefault="004B54FA">
            <w:pPr>
              <w:pStyle w:val="TLText"/>
            </w:pPr>
          </w:p>
        </w:tc>
        <w:tc>
          <w:tcPr>
            <w:tcW w:w="7512" w:type="dxa"/>
            <w:hideMark/>
          </w:tcPr>
          <w:p w14:paraId="3C355C1C" w14:textId="77777777" w:rsidR="004B54FA" w:rsidRDefault="004B54FA">
            <w:pPr>
              <w:pStyle w:val="TLText"/>
              <w:rPr>
                <w:lang w:val="en-GB"/>
              </w:rPr>
            </w:pPr>
            <w:r>
              <w:t>(Κωδικός Αναθεώρησης ΟΙΚ-5276)</w:t>
            </w:r>
          </w:p>
        </w:tc>
      </w:tr>
    </w:tbl>
    <w:p w14:paraId="457EEC48" w14:textId="77777777" w:rsidR="004B54FA" w:rsidRDefault="004B54FA" w:rsidP="004B54FA">
      <w:pPr>
        <w:pStyle w:val="TLText"/>
        <w:rPr>
          <w:lang w:val="en-US"/>
        </w:rPr>
      </w:pPr>
    </w:p>
    <w:p w14:paraId="313B5B5A" w14:textId="77777777" w:rsidR="004B54FA" w:rsidRPr="004B54FA" w:rsidRDefault="004B54FA" w:rsidP="004B54FA">
      <w:pPr>
        <w:pStyle w:val="TLText"/>
      </w:pPr>
      <w:r w:rsidRPr="004B54FA">
        <w:t>Καθαίρεση φέροντος οργανισμού ξύλινης στέγης (σανίδες, τεγίδες, επιτεγίδες, ζευκτά κάθε τύπου), σε οποιοδήποτε ύψος και μεταφορά του υλικού πρός φόρτωση ή αποθήκευση.</w:t>
      </w:r>
    </w:p>
    <w:p w14:paraId="4D2C5354" w14:textId="77777777" w:rsidR="004B54FA" w:rsidRPr="004B54FA" w:rsidRDefault="004B54FA" w:rsidP="004B54FA">
      <w:pPr>
        <w:pStyle w:val="TLText"/>
      </w:pPr>
      <w:r w:rsidRPr="004B54FA">
        <w:t>Τιμή ανά κυβικό μέτρο (</w:t>
      </w:r>
      <w:r>
        <w:rPr>
          <w:lang w:val="en-US"/>
        </w:rPr>
        <w:t>m</w:t>
      </w:r>
      <w:r w:rsidRPr="004B54FA">
        <w:t>3) πραγματικού όγκου.</w:t>
      </w:r>
    </w:p>
    <w:p w14:paraId="388589DE" w14:textId="77777777" w:rsidR="004B54FA" w:rsidRPr="004B54FA" w:rsidRDefault="004B54FA" w:rsidP="004B54FA">
      <w:pPr>
        <w:pStyle w:val="TLText"/>
      </w:pPr>
    </w:p>
    <w:p w14:paraId="7606E702" w14:textId="77777777" w:rsidR="004B54FA" w:rsidRPr="004B54FA" w:rsidRDefault="004B54FA" w:rsidP="004B54FA">
      <w:pPr>
        <w:pStyle w:val="TLText"/>
      </w:pPr>
      <w:r w:rsidRPr="004B54FA">
        <w:t>ΠΑΡΑΤΗΡΗΣΗ:</w:t>
      </w:r>
    </w:p>
    <w:p w14:paraId="01D91E02" w14:textId="77777777" w:rsidR="004B54FA" w:rsidRPr="004B54FA" w:rsidRDefault="004B54FA" w:rsidP="004B54FA">
      <w:pPr>
        <w:pStyle w:val="TLText"/>
      </w:pPr>
      <w:r w:rsidRPr="004B54FA">
        <w:t>Οι πλάγιες - εντός του εργοταξίου - μεταφορές των πάσης φύσεως προϊόντων κατεδαφίσεων και αποξηλώσεων των άρθρων της ενότητας ‘22. Καθαιρέσεις’, από την θέση εκτέλεσης των εργασιών μέχρι τις θέσεις φόρτωσης προς μεταφορά, συμπεριλαμβάνονται ανηγμένες στις αντίστοιχες τιμές μονάδος.</w:t>
      </w:r>
    </w:p>
    <w:p w14:paraId="0160E3F5" w14:textId="77777777" w:rsidR="004B54FA" w:rsidRPr="004B54FA" w:rsidRDefault="004B54FA" w:rsidP="004B54FA">
      <w:pPr>
        <w:pStyle w:val="TLText"/>
      </w:pPr>
      <w:r w:rsidRPr="004B54FA">
        <w:t>Με τις τιμές των άρθρων 22.20, 22.21, 22.22, 22.23, 22.50,22.53, 22.54, 22.56, 22.60, 22.61 και 22.62 αποζημιώνονται οι αντίστοιχες εργασίες καθαιρέσεων όταν γίνονται μεμονωμένα και διατηρείται το στοιχείο το οποίο συνήθως επικαλύπτουν (τοίχος, πλάκα, υποστύλωμα, οροφή, δάπεδο κλπ).</w:t>
      </w:r>
    </w:p>
    <w:p w14:paraId="7D15EE71" w14:textId="77777777" w:rsidR="004B54FA" w:rsidRPr="004B54FA" w:rsidRDefault="004B54FA" w:rsidP="004B54FA">
      <w:pPr>
        <w:pStyle w:val="TLText"/>
      </w:pPr>
      <w:r w:rsidRPr="004B54FA">
        <w:t>Με τις τιμές των άρθρων 22.30, 22.35 και 22.40 αποζημιώνονται οι εργασίες διάνοιξης οπών χωρίς τα συνήθη διατρητικά μέσα και δεν συμπεριλαμβάνουν τις εργασίες απλών διατρήσεων με τα μέσα αυτά για την τοποθέτηση συνδετικών μέσων στερέωσης, αγκυρώσεων, βλήτρων κλπ.</w:t>
      </w:r>
    </w:p>
    <w:p w14:paraId="4D695DFB"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14:paraId="3A7389BA" w14:textId="77777777" w:rsidTr="004B54FA">
        <w:tc>
          <w:tcPr>
            <w:tcW w:w="1134" w:type="dxa"/>
            <w:hideMark/>
          </w:tcPr>
          <w:p w14:paraId="5E47336F" w14:textId="77777777" w:rsidR="004B54FA" w:rsidRDefault="004B54FA">
            <w:pPr>
              <w:pStyle w:val="TLTextUnderlined"/>
            </w:pPr>
            <w:r>
              <w:t>ΕΥΡΩ</w:t>
            </w:r>
          </w:p>
        </w:tc>
        <w:tc>
          <w:tcPr>
            <w:tcW w:w="1843" w:type="dxa"/>
            <w:hideMark/>
          </w:tcPr>
          <w:p w14:paraId="6C8D0D93" w14:textId="77777777" w:rsidR="004B54FA" w:rsidRDefault="004B54FA">
            <w:pPr>
              <w:pStyle w:val="TLTextRight"/>
            </w:pPr>
            <w:r>
              <w:t>(Ολογράφως):</w:t>
            </w:r>
          </w:p>
        </w:tc>
        <w:tc>
          <w:tcPr>
            <w:tcW w:w="6662" w:type="dxa"/>
            <w:hideMark/>
          </w:tcPr>
          <w:p w14:paraId="7A4EC1F3" w14:textId="77777777" w:rsidR="004B54FA" w:rsidRDefault="004B54FA">
            <w:pPr>
              <w:pStyle w:val="TLText"/>
            </w:pPr>
            <w:r>
              <w:t>πενήντα έξι ευρώ</w:t>
            </w:r>
          </w:p>
        </w:tc>
      </w:tr>
      <w:tr w:rsidR="004B54FA" w14:paraId="532DF476" w14:textId="77777777" w:rsidTr="004B54FA">
        <w:tc>
          <w:tcPr>
            <w:tcW w:w="1134" w:type="dxa"/>
          </w:tcPr>
          <w:p w14:paraId="7D77878C" w14:textId="77777777" w:rsidR="004B54FA" w:rsidRDefault="004B54FA">
            <w:pPr>
              <w:pStyle w:val="TLTextUnderlined"/>
            </w:pPr>
          </w:p>
        </w:tc>
        <w:tc>
          <w:tcPr>
            <w:tcW w:w="1843" w:type="dxa"/>
            <w:hideMark/>
          </w:tcPr>
          <w:p w14:paraId="6D980409" w14:textId="77777777" w:rsidR="004B54FA" w:rsidRDefault="004B54FA">
            <w:pPr>
              <w:pStyle w:val="TLTextRight"/>
            </w:pPr>
            <w:r>
              <w:t>(Αριθμητικώς):</w:t>
            </w:r>
          </w:p>
        </w:tc>
        <w:tc>
          <w:tcPr>
            <w:tcW w:w="6662" w:type="dxa"/>
            <w:hideMark/>
          </w:tcPr>
          <w:p w14:paraId="7BDFC8F9" w14:textId="77777777" w:rsidR="004B54FA" w:rsidRDefault="004B54FA">
            <w:pPr>
              <w:pStyle w:val="TLTextBold"/>
              <w:rPr>
                <w:lang w:val="en-US"/>
              </w:rPr>
            </w:pPr>
            <w:r>
              <w:rPr>
                <w:lang w:val="en-US"/>
              </w:rPr>
              <w:t>56.00€</w:t>
            </w:r>
          </w:p>
        </w:tc>
      </w:tr>
    </w:tbl>
    <w:p w14:paraId="25084463"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rsidRPr="00FD45D1" w14:paraId="3DA77A12" w14:textId="77777777" w:rsidTr="004B54FA">
        <w:tc>
          <w:tcPr>
            <w:tcW w:w="2127" w:type="dxa"/>
            <w:hideMark/>
          </w:tcPr>
          <w:p w14:paraId="4934448F" w14:textId="0A5F1FA7" w:rsidR="004B54FA" w:rsidRDefault="004B54FA">
            <w:pPr>
              <w:pStyle w:val="TLTextBoldUnderlined"/>
              <w:rPr>
                <w:lang w:val="en-US"/>
              </w:rPr>
            </w:pPr>
            <w:proofErr w:type="spellStart"/>
            <w:r>
              <w:rPr>
                <w:lang w:val="en-US"/>
              </w:rPr>
              <w:t>Άρθρο</w:t>
            </w:r>
            <w:proofErr w:type="spellEnd"/>
            <w:r>
              <w:rPr>
                <w:lang w:val="en-US"/>
              </w:rPr>
              <w:t xml:space="preserve"> A.T. 1</w:t>
            </w:r>
            <w:r w:rsidR="00117B47">
              <w:rPr>
                <w:lang w:val="en-US"/>
              </w:rPr>
              <w:t>.</w:t>
            </w:r>
            <w:r>
              <w:rPr>
                <w:lang w:val="en-US"/>
              </w:rPr>
              <w:t>1</w:t>
            </w:r>
            <w:r w:rsidR="00117B47">
              <w:rPr>
                <w:lang w:val="en-US"/>
              </w:rPr>
              <w:t>2</w:t>
            </w:r>
            <w:r>
              <w:rPr>
                <w:lang w:val="en-US"/>
              </w:rPr>
              <w:t>:</w:t>
            </w:r>
          </w:p>
          <w:p w14:paraId="7536FD6F" w14:textId="413DB010" w:rsidR="004B54FA" w:rsidRDefault="004B54FA">
            <w:pPr>
              <w:pStyle w:val="TLTextBoldUnderlined"/>
              <w:rPr>
                <w:lang w:val="en-US"/>
              </w:rPr>
            </w:pPr>
            <w:r>
              <w:rPr>
                <w:lang w:val="en-US"/>
              </w:rPr>
              <w:t>(</w:t>
            </w:r>
            <w:r w:rsidR="00397121">
              <w:t>ΝΕΟ 05</w:t>
            </w:r>
            <w:r>
              <w:rPr>
                <w:lang w:val="en-US"/>
              </w:rPr>
              <w:t>)</w:t>
            </w:r>
          </w:p>
        </w:tc>
        <w:tc>
          <w:tcPr>
            <w:tcW w:w="7512" w:type="dxa"/>
            <w:hideMark/>
          </w:tcPr>
          <w:p w14:paraId="59A58335" w14:textId="5DF524D4" w:rsidR="004B54FA" w:rsidRDefault="00397121">
            <w:pPr>
              <w:pStyle w:val="TLTextBoldUnderlined"/>
            </w:pPr>
            <w:r w:rsidRPr="00397121">
              <w:t xml:space="preserve">Αποξήλωση </w:t>
            </w:r>
            <w:proofErr w:type="spellStart"/>
            <w:r w:rsidRPr="00397121">
              <w:t>ξυλίνoυ</w:t>
            </w:r>
            <w:proofErr w:type="spellEnd"/>
            <w:r w:rsidRPr="00397121">
              <w:t xml:space="preserve"> φέροντος οργανισμού πατωμάτων και </w:t>
            </w:r>
            <w:proofErr w:type="spellStart"/>
            <w:r w:rsidRPr="00397121">
              <w:t>μπαζων</w:t>
            </w:r>
            <w:proofErr w:type="spellEnd"/>
            <w:r w:rsidRPr="00397121">
              <w:t xml:space="preserve"> </w:t>
            </w:r>
            <w:proofErr w:type="spellStart"/>
            <w:r w:rsidRPr="00397121">
              <w:t>εντος</w:t>
            </w:r>
            <w:proofErr w:type="spellEnd"/>
            <w:r w:rsidRPr="00397121">
              <w:t xml:space="preserve"> του </w:t>
            </w:r>
            <w:proofErr w:type="spellStart"/>
            <w:r w:rsidRPr="00397121">
              <w:t>κτιριου</w:t>
            </w:r>
            <w:proofErr w:type="spellEnd"/>
          </w:p>
        </w:tc>
      </w:tr>
    </w:tbl>
    <w:p w14:paraId="5D02DB01"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2680425F" w14:textId="77777777" w:rsidTr="004B54FA">
        <w:tc>
          <w:tcPr>
            <w:tcW w:w="2127" w:type="dxa"/>
          </w:tcPr>
          <w:p w14:paraId="5198A6BB" w14:textId="77777777" w:rsidR="004B54FA" w:rsidRPr="004B54FA" w:rsidRDefault="004B54FA">
            <w:pPr>
              <w:pStyle w:val="TLText"/>
            </w:pPr>
          </w:p>
        </w:tc>
        <w:tc>
          <w:tcPr>
            <w:tcW w:w="7512" w:type="dxa"/>
            <w:hideMark/>
          </w:tcPr>
          <w:p w14:paraId="684126F4" w14:textId="77777777" w:rsidR="004B54FA" w:rsidRDefault="004B54FA">
            <w:pPr>
              <w:pStyle w:val="TLText"/>
              <w:rPr>
                <w:lang w:val="en-GB"/>
              </w:rPr>
            </w:pPr>
            <w:r>
              <w:t>(Κωδικός Αναθεώρησης ΟΙΚ-2275)</w:t>
            </w:r>
          </w:p>
        </w:tc>
      </w:tr>
    </w:tbl>
    <w:p w14:paraId="217F0749" w14:textId="77777777" w:rsidR="004B54FA" w:rsidRDefault="004B54FA" w:rsidP="004B54FA">
      <w:pPr>
        <w:pStyle w:val="TLText"/>
        <w:rPr>
          <w:lang w:val="en-US"/>
        </w:rPr>
      </w:pPr>
    </w:p>
    <w:p w14:paraId="21474E05" w14:textId="78E849E8" w:rsidR="004B54FA" w:rsidRPr="004B54FA" w:rsidRDefault="004B54FA" w:rsidP="004B54FA">
      <w:pPr>
        <w:pStyle w:val="TLText"/>
      </w:pPr>
      <w:r w:rsidRPr="004B54FA">
        <w:t>Αποξήλωση ξυλίνου φέροντος οργανισμού πατωμάτων και λοιπών οριζόντιων επιφανειών, μετά των ενδιάμεσων ξύλινων μελών κάθε τύπου, σε οποιαδήποτε θέση, με την μεταφορά στις θέσεις φόρτωσης ή αποθήκευσης εντός του εργοταξίου.</w:t>
      </w:r>
      <w:r w:rsidR="00397121">
        <w:t xml:space="preserve"> Καθαίρεση και απομακρυσνη ολων των μπαζών, υλικών, επιπλων, οικοσυσκευων, κλπ εντος του κτιριου. Η εργασια καθαιρεσης και απομακρυνσης θα γινει με τροπο που θα υποδειξει ο εργολαβος του εργου και με την συμφωνη γνωμη της επιβλεψης.</w:t>
      </w:r>
    </w:p>
    <w:p w14:paraId="4788C8C4" w14:textId="2F1A71D8" w:rsidR="004B54FA" w:rsidRPr="004B54FA" w:rsidRDefault="004B54FA" w:rsidP="004B54FA">
      <w:pPr>
        <w:pStyle w:val="TLText"/>
      </w:pPr>
      <w:r w:rsidRPr="004B54FA">
        <w:t xml:space="preserve">Τιμή </w:t>
      </w:r>
      <w:r w:rsidR="00397121">
        <w:t>ΑΠΟΚΟΠΗ</w:t>
      </w:r>
      <w:r w:rsidRPr="004B54FA">
        <w:t>.</w:t>
      </w:r>
    </w:p>
    <w:p w14:paraId="658AF4D2" w14:textId="77777777" w:rsidR="004B54FA" w:rsidRPr="004B54FA" w:rsidRDefault="004B54FA" w:rsidP="004B54FA">
      <w:pPr>
        <w:pStyle w:val="TLText"/>
      </w:pPr>
    </w:p>
    <w:p w14:paraId="1EDF1287" w14:textId="77777777" w:rsidR="004B54FA" w:rsidRPr="004B54FA" w:rsidRDefault="004B54FA" w:rsidP="004B54FA">
      <w:pPr>
        <w:pStyle w:val="TLText"/>
      </w:pPr>
      <w:r w:rsidRPr="004B54FA">
        <w:t>ΠΑΡΑΤΗΡΗΣΗ:</w:t>
      </w:r>
    </w:p>
    <w:p w14:paraId="6ED690A5" w14:textId="77777777" w:rsidR="004B54FA" w:rsidRPr="004B54FA" w:rsidRDefault="004B54FA" w:rsidP="004B54FA">
      <w:pPr>
        <w:pStyle w:val="TLText"/>
      </w:pPr>
      <w:r w:rsidRPr="004B54FA">
        <w:t>Οι πλάγιες - εντός του εργοταξίου - μεταφορές των πάσης φύσεως προϊόντων κατεδαφίσεων και αποξηλώσεων των άρθρων της ενότητας ‘22. Καθαιρέσεις’, από την θέση εκτέλεσης των εργασιών μέχρι τις θέσεις φόρτωσης προς μεταφορά, συμπεριλαμβάνονται ανηγμένες στις αντίστοιχες τιμές μονάδος.</w:t>
      </w:r>
    </w:p>
    <w:p w14:paraId="3877EE59" w14:textId="77777777" w:rsidR="004B54FA" w:rsidRPr="004B54FA" w:rsidRDefault="004B54FA" w:rsidP="004B54FA">
      <w:pPr>
        <w:pStyle w:val="TLText"/>
      </w:pPr>
      <w:r w:rsidRPr="004B54FA">
        <w:t>Με τις τιμές των άρθρων 22.20, 22.21, 22.22, 22.23, 22.50,22.53, 22.54, 22.56, 22.60, 22.61 και 22.62 αποζημιώνονται οι αντίστοιχες εργασίες καθαιρέσεων όταν γίνονται μεμονωμένα και διατηρείται το στοιχείο το οποίο συνήθως επικαλύπτουν (τοίχος, πλάκα, υποστύλωμα, οροφή, δάπεδο κλπ).</w:t>
      </w:r>
    </w:p>
    <w:p w14:paraId="6BFF8F17" w14:textId="77777777" w:rsidR="004B54FA" w:rsidRPr="004B54FA" w:rsidRDefault="004B54FA" w:rsidP="004B54FA">
      <w:pPr>
        <w:pStyle w:val="TLText"/>
      </w:pPr>
      <w:r w:rsidRPr="004B54FA">
        <w:t>Με τις τιμές των άρθρων 22.30, 22.35 και 22.40 αποζημιώνονται οι εργασίες διάνοιξης οπών χωρίς τα συνήθη διατρητικά μέσα και δεν συμπεριλαμβάνουν τις εργασίες απλών διατρήσεων με τα μέσα αυτά για την τοποθέτηση συνδετικών μέσων στερέωσης, αγκυρώσεων, βλήτρων κλπ.</w:t>
      </w:r>
    </w:p>
    <w:p w14:paraId="46215F7D" w14:textId="77777777" w:rsidR="004B54FA" w:rsidRPr="004B54FA" w:rsidRDefault="004B54FA" w:rsidP="004B54FA">
      <w:pPr>
        <w:pStyle w:val="TLText"/>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14:paraId="20893CF7" w14:textId="77777777" w:rsidTr="00B6481B">
        <w:tc>
          <w:tcPr>
            <w:tcW w:w="1134" w:type="dxa"/>
            <w:hideMark/>
          </w:tcPr>
          <w:p w14:paraId="09591B40" w14:textId="77777777" w:rsidR="004B54FA" w:rsidRDefault="004B54FA">
            <w:pPr>
              <w:pStyle w:val="TLTextUnderlined"/>
            </w:pPr>
            <w:r>
              <w:t>ΕΥΡΩ</w:t>
            </w:r>
          </w:p>
        </w:tc>
        <w:tc>
          <w:tcPr>
            <w:tcW w:w="1843" w:type="dxa"/>
            <w:hideMark/>
          </w:tcPr>
          <w:p w14:paraId="3A771BC0" w14:textId="77777777" w:rsidR="004B54FA" w:rsidRDefault="004B54FA">
            <w:pPr>
              <w:pStyle w:val="TLTextRight"/>
            </w:pPr>
            <w:r>
              <w:t>(Ολογράφως):</w:t>
            </w:r>
          </w:p>
        </w:tc>
        <w:tc>
          <w:tcPr>
            <w:tcW w:w="6662" w:type="dxa"/>
            <w:hideMark/>
          </w:tcPr>
          <w:p w14:paraId="067062C1" w14:textId="43122DCD" w:rsidR="004B54FA" w:rsidRDefault="00397121">
            <w:pPr>
              <w:pStyle w:val="TLText"/>
            </w:pPr>
            <w:r>
              <w:t>ΕΙΚΟΣΙ ΔΥΟ ΧΙΛΙΑΔΕΣ</w:t>
            </w:r>
            <w:r w:rsidR="004B54FA">
              <w:t xml:space="preserve"> ευρώ</w:t>
            </w:r>
          </w:p>
        </w:tc>
      </w:tr>
      <w:tr w:rsidR="004B54FA" w14:paraId="372DEFA8" w14:textId="77777777" w:rsidTr="00B6481B">
        <w:tc>
          <w:tcPr>
            <w:tcW w:w="1134" w:type="dxa"/>
          </w:tcPr>
          <w:p w14:paraId="4BF481B5" w14:textId="77777777" w:rsidR="004B54FA" w:rsidRDefault="004B54FA">
            <w:pPr>
              <w:pStyle w:val="TLTextUnderlined"/>
            </w:pPr>
          </w:p>
        </w:tc>
        <w:tc>
          <w:tcPr>
            <w:tcW w:w="1843" w:type="dxa"/>
            <w:hideMark/>
          </w:tcPr>
          <w:p w14:paraId="7E20DC82" w14:textId="77777777" w:rsidR="004B54FA" w:rsidRDefault="004B54FA">
            <w:pPr>
              <w:pStyle w:val="TLTextRight"/>
            </w:pPr>
            <w:r>
              <w:t>(Αριθμητικώς):</w:t>
            </w:r>
          </w:p>
        </w:tc>
        <w:tc>
          <w:tcPr>
            <w:tcW w:w="6662" w:type="dxa"/>
            <w:hideMark/>
          </w:tcPr>
          <w:p w14:paraId="4DB86CAC" w14:textId="3D0AD46C" w:rsidR="004B54FA" w:rsidRDefault="00397121">
            <w:pPr>
              <w:pStyle w:val="TLTextBold"/>
              <w:rPr>
                <w:lang w:val="en-US"/>
              </w:rPr>
            </w:pPr>
            <w:r>
              <w:t>22000</w:t>
            </w:r>
            <w:r w:rsidR="004B54FA">
              <w:rPr>
                <w:lang w:val="en-US"/>
              </w:rPr>
              <w:t>.00€</w:t>
            </w:r>
          </w:p>
        </w:tc>
      </w:tr>
    </w:tbl>
    <w:p w14:paraId="6DE2B798" w14:textId="77777777" w:rsidR="00B6481B" w:rsidRPr="00B6481B" w:rsidRDefault="00B6481B" w:rsidP="00B6481B">
      <w:pPr>
        <w:pStyle w:val="TLText"/>
      </w:pPr>
      <w:bookmarkStart w:id="0" w:name="_Hlk159413617"/>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B6481B" w:rsidRPr="00B6481B" w14:paraId="4C9D5B24" w14:textId="77777777" w:rsidTr="006C3811">
        <w:tc>
          <w:tcPr>
            <w:tcW w:w="2127" w:type="dxa"/>
            <w:hideMark/>
          </w:tcPr>
          <w:p w14:paraId="2DAA24AD" w14:textId="7F986D93" w:rsidR="00B6481B" w:rsidRPr="00B6481B" w:rsidRDefault="00B6481B" w:rsidP="00B6481B">
            <w:pPr>
              <w:pStyle w:val="TLText"/>
              <w:rPr>
                <w:b/>
                <w:u w:val="single"/>
              </w:rPr>
            </w:pPr>
            <w:r w:rsidRPr="00B6481B">
              <w:rPr>
                <w:b/>
                <w:u w:val="single"/>
              </w:rPr>
              <w:t xml:space="preserve">Άρθρο A.T. </w:t>
            </w:r>
            <w:r>
              <w:rPr>
                <w:b/>
                <w:u w:val="single"/>
              </w:rPr>
              <w:t>1.13</w:t>
            </w:r>
            <w:r w:rsidRPr="00B6481B">
              <w:rPr>
                <w:b/>
                <w:u w:val="single"/>
              </w:rPr>
              <w:t>:</w:t>
            </w:r>
          </w:p>
          <w:p w14:paraId="734DCE65" w14:textId="18E3AFE4" w:rsidR="00B6481B" w:rsidRPr="00B6481B" w:rsidRDefault="00B6481B" w:rsidP="00B6481B">
            <w:pPr>
              <w:pStyle w:val="TLText"/>
              <w:rPr>
                <w:b/>
                <w:u w:val="single"/>
              </w:rPr>
            </w:pPr>
            <w:r w:rsidRPr="00B6481B">
              <w:rPr>
                <w:b/>
                <w:u w:val="single"/>
              </w:rPr>
              <w:t>ΝΕΟ 0</w:t>
            </w:r>
            <w:r>
              <w:rPr>
                <w:b/>
                <w:u w:val="single"/>
              </w:rPr>
              <w:t>1</w:t>
            </w:r>
          </w:p>
        </w:tc>
        <w:tc>
          <w:tcPr>
            <w:tcW w:w="7512" w:type="dxa"/>
            <w:hideMark/>
          </w:tcPr>
          <w:p w14:paraId="0AF3F8D3" w14:textId="4B71DE8B" w:rsidR="00B6481B" w:rsidRPr="00B6481B" w:rsidRDefault="00B6481B" w:rsidP="00B6481B">
            <w:pPr>
              <w:pStyle w:val="TLText"/>
              <w:rPr>
                <w:b/>
                <w:u w:val="single"/>
              </w:rPr>
            </w:pPr>
            <w:r w:rsidRPr="00B6481B">
              <w:rPr>
                <w:b/>
                <w:u w:val="single"/>
              </w:rPr>
              <w:t>Χρήση καλαθοφόρου αυτοκινούμενου γερανού</w:t>
            </w:r>
          </w:p>
        </w:tc>
      </w:tr>
    </w:tbl>
    <w:p w14:paraId="4BBE5F86" w14:textId="77777777" w:rsidR="00B6481B" w:rsidRPr="00B6481B" w:rsidRDefault="00B6481B" w:rsidP="00B6481B">
      <w:pPr>
        <w:pStyle w:val="TLText"/>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B6481B" w:rsidRPr="00B6481B" w14:paraId="4182F8D7" w14:textId="77777777" w:rsidTr="00B6481B">
        <w:tc>
          <w:tcPr>
            <w:tcW w:w="2127" w:type="dxa"/>
          </w:tcPr>
          <w:p w14:paraId="616383A6" w14:textId="77777777" w:rsidR="00B6481B" w:rsidRPr="00B6481B" w:rsidRDefault="00B6481B" w:rsidP="00B6481B">
            <w:pPr>
              <w:pStyle w:val="TLText"/>
            </w:pPr>
          </w:p>
        </w:tc>
        <w:tc>
          <w:tcPr>
            <w:tcW w:w="7512" w:type="dxa"/>
            <w:hideMark/>
          </w:tcPr>
          <w:p w14:paraId="41BE6DB1" w14:textId="4D9247EA" w:rsidR="00B6481B" w:rsidRPr="00B6481B" w:rsidRDefault="00B6481B" w:rsidP="00B6481B">
            <w:pPr>
              <w:pStyle w:val="TLText"/>
              <w:rPr>
                <w:lang w:val="en-GB"/>
              </w:rPr>
            </w:pPr>
            <w:r>
              <w:t>ΝΕΟ ΑΡΘΡΟ</w:t>
            </w:r>
          </w:p>
        </w:tc>
      </w:tr>
    </w:tbl>
    <w:p w14:paraId="58912C44" w14:textId="1310920E" w:rsidR="00B6481B" w:rsidRPr="00B6481B" w:rsidRDefault="00B6481B" w:rsidP="00B6481B">
      <w:pPr>
        <w:pStyle w:val="TLText"/>
      </w:pPr>
      <w:r w:rsidRPr="00B6481B">
        <w:t>Χρηση καλαθοφορου αυτοφαιρομενου γερανού για την προσβαση εργατη για την εργασια του αρθρου Α.Τ. 1.12.</w:t>
      </w:r>
    </w:p>
    <w:p w14:paraId="3C986F8F" w14:textId="11AFEA5B" w:rsidR="00B6481B" w:rsidRPr="00B6481B" w:rsidRDefault="00B6481B" w:rsidP="00B6481B">
      <w:pPr>
        <w:pStyle w:val="TLText"/>
      </w:pPr>
      <w:r w:rsidRPr="00B6481B">
        <w:t xml:space="preserve">Τιμή ανά </w:t>
      </w:r>
      <w:r>
        <w:t>ώρα επι του εργου</w:t>
      </w:r>
    </w:p>
    <w:p w14:paraId="3EFC8D14" w14:textId="77777777" w:rsidR="00B6481B" w:rsidRPr="00B6481B" w:rsidRDefault="00B6481B" w:rsidP="00B6481B">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B6481B" w:rsidRPr="00B6481B" w14:paraId="2021BED4" w14:textId="77777777" w:rsidTr="006C3811">
        <w:tc>
          <w:tcPr>
            <w:tcW w:w="1134" w:type="dxa"/>
            <w:hideMark/>
          </w:tcPr>
          <w:p w14:paraId="79BD00B8" w14:textId="77777777" w:rsidR="00B6481B" w:rsidRPr="00B6481B" w:rsidRDefault="00B6481B" w:rsidP="00B6481B">
            <w:pPr>
              <w:pStyle w:val="TLText"/>
              <w:rPr>
                <w:u w:val="single"/>
                <w:lang w:val="en-GB"/>
              </w:rPr>
            </w:pPr>
            <w:r w:rsidRPr="00B6481B">
              <w:rPr>
                <w:u w:val="single"/>
                <w:lang w:val="en-GB"/>
              </w:rPr>
              <w:t>ΕΥΡΩ</w:t>
            </w:r>
          </w:p>
        </w:tc>
        <w:tc>
          <w:tcPr>
            <w:tcW w:w="1843" w:type="dxa"/>
            <w:hideMark/>
          </w:tcPr>
          <w:p w14:paraId="62D1857B" w14:textId="77777777" w:rsidR="00B6481B" w:rsidRPr="00B6481B" w:rsidRDefault="00B6481B" w:rsidP="00B6481B">
            <w:pPr>
              <w:pStyle w:val="TLText"/>
            </w:pPr>
            <w:r w:rsidRPr="00B6481B">
              <w:t>(Ολογράφως):</w:t>
            </w:r>
          </w:p>
        </w:tc>
        <w:tc>
          <w:tcPr>
            <w:tcW w:w="6662" w:type="dxa"/>
            <w:hideMark/>
          </w:tcPr>
          <w:p w14:paraId="1AFABC97" w14:textId="56A84D72" w:rsidR="00B6481B" w:rsidRPr="00B6481B" w:rsidRDefault="00B6481B" w:rsidP="00B6481B">
            <w:pPr>
              <w:pStyle w:val="TLText"/>
            </w:pPr>
            <w:r>
              <w:t>εγδόντα</w:t>
            </w:r>
            <w:r w:rsidRPr="00B6481B">
              <w:t xml:space="preserve"> ευρώ</w:t>
            </w:r>
          </w:p>
        </w:tc>
      </w:tr>
      <w:tr w:rsidR="00B6481B" w:rsidRPr="00B6481B" w14:paraId="1A20CE5A" w14:textId="77777777" w:rsidTr="006C3811">
        <w:tc>
          <w:tcPr>
            <w:tcW w:w="1134" w:type="dxa"/>
          </w:tcPr>
          <w:p w14:paraId="49A299EA" w14:textId="77777777" w:rsidR="00B6481B" w:rsidRPr="00B6481B" w:rsidRDefault="00B6481B" w:rsidP="00B6481B">
            <w:pPr>
              <w:pStyle w:val="TLText"/>
              <w:rPr>
                <w:u w:val="single"/>
                <w:lang w:val="en-GB"/>
              </w:rPr>
            </w:pPr>
          </w:p>
        </w:tc>
        <w:tc>
          <w:tcPr>
            <w:tcW w:w="1843" w:type="dxa"/>
            <w:hideMark/>
          </w:tcPr>
          <w:p w14:paraId="7DF78A1C" w14:textId="77777777" w:rsidR="00B6481B" w:rsidRPr="00B6481B" w:rsidRDefault="00B6481B" w:rsidP="00B6481B">
            <w:pPr>
              <w:pStyle w:val="TLText"/>
            </w:pPr>
            <w:r w:rsidRPr="00B6481B">
              <w:t>(Αριθμητικώς):</w:t>
            </w:r>
          </w:p>
        </w:tc>
        <w:tc>
          <w:tcPr>
            <w:tcW w:w="6662" w:type="dxa"/>
            <w:hideMark/>
          </w:tcPr>
          <w:p w14:paraId="1C7A47CA" w14:textId="4837E4BD" w:rsidR="00B6481B" w:rsidRPr="00B6481B" w:rsidRDefault="00B6481B" w:rsidP="00B6481B">
            <w:pPr>
              <w:pStyle w:val="TLText"/>
              <w:rPr>
                <w:b/>
              </w:rPr>
            </w:pPr>
            <w:r>
              <w:rPr>
                <w:b/>
              </w:rPr>
              <w:t>80</w:t>
            </w:r>
            <w:r w:rsidRPr="00B6481B">
              <w:rPr>
                <w:b/>
              </w:rPr>
              <w:t>.00€</w:t>
            </w:r>
          </w:p>
        </w:tc>
      </w:tr>
      <w:bookmarkEnd w:id="0"/>
    </w:tbl>
    <w:p w14:paraId="784FCC74" w14:textId="77777777" w:rsidR="004B54FA" w:rsidRDefault="004B54FA" w:rsidP="004B54FA">
      <w:pPr>
        <w:pStyle w:val="TLText"/>
        <w:rPr>
          <w:lang w:val="en-US"/>
        </w:rPr>
      </w:pPr>
    </w:p>
    <w:p w14:paraId="07ACB9FF" w14:textId="77777777" w:rsidR="00B6481B" w:rsidRPr="00B6481B" w:rsidRDefault="00B6481B" w:rsidP="00B6481B">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B6481B" w:rsidRPr="00FD45D1" w14:paraId="0426AE84" w14:textId="77777777" w:rsidTr="006C3811">
        <w:tc>
          <w:tcPr>
            <w:tcW w:w="2127" w:type="dxa"/>
            <w:hideMark/>
          </w:tcPr>
          <w:p w14:paraId="08681018" w14:textId="032393B3" w:rsidR="00B6481B" w:rsidRPr="00B6481B" w:rsidRDefault="00B6481B" w:rsidP="00B6481B">
            <w:pPr>
              <w:pStyle w:val="TLText"/>
              <w:rPr>
                <w:b/>
                <w:u w:val="single"/>
              </w:rPr>
            </w:pPr>
            <w:r w:rsidRPr="00B6481B">
              <w:rPr>
                <w:b/>
                <w:u w:val="single"/>
              </w:rPr>
              <w:t>Άρθρο A.T. 1.</w:t>
            </w:r>
            <w:r>
              <w:rPr>
                <w:b/>
                <w:u w:val="single"/>
              </w:rPr>
              <w:t>14</w:t>
            </w:r>
            <w:r w:rsidRPr="00B6481B">
              <w:rPr>
                <w:b/>
                <w:u w:val="single"/>
              </w:rPr>
              <w:t>:</w:t>
            </w:r>
          </w:p>
          <w:p w14:paraId="1B3E1724" w14:textId="312D3C1A" w:rsidR="00B6481B" w:rsidRPr="00B6481B" w:rsidRDefault="00B6481B" w:rsidP="00B6481B">
            <w:pPr>
              <w:pStyle w:val="TLText"/>
              <w:rPr>
                <w:b/>
                <w:u w:val="single"/>
              </w:rPr>
            </w:pPr>
            <w:r w:rsidRPr="00B6481B">
              <w:rPr>
                <w:b/>
                <w:u w:val="single"/>
              </w:rPr>
              <w:t>ΝΕΟ 0</w:t>
            </w:r>
            <w:r>
              <w:rPr>
                <w:b/>
                <w:u w:val="single"/>
              </w:rPr>
              <w:t>2</w:t>
            </w:r>
          </w:p>
        </w:tc>
        <w:tc>
          <w:tcPr>
            <w:tcW w:w="7512" w:type="dxa"/>
            <w:hideMark/>
          </w:tcPr>
          <w:p w14:paraId="380A7491" w14:textId="088277A0" w:rsidR="00B6481B" w:rsidRPr="00B6481B" w:rsidRDefault="00B6481B" w:rsidP="00B6481B">
            <w:pPr>
              <w:pStyle w:val="TLText"/>
              <w:rPr>
                <w:b/>
                <w:u w:val="single"/>
              </w:rPr>
            </w:pPr>
            <w:bookmarkStart w:id="1" w:name="_Hlk159413754"/>
            <w:r w:rsidRPr="00B6481B">
              <w:rPr>
                <w:b/>
                <w:u w:val="single"/>
              </w:rPr>
              <w:t>Εφαρμογή επισκευαστικού τσιμεντοκονιάματος παχους 20mm στην στέψη τοιχων</w:t>
            </w:r>
            <w:bookmarkEnd w:id="1"/>
          </w:p>
        </w:tc>
      </w:tr>
    </w:tbl>
    <w:p w14:paraId="5B01B2DA" w14:textId="77777777" w:rsidR="00B6481B" w:rsidRPr="00B6481B" w:rsidRDefault="00B6481B" w:rsidP="00B6481B">
      <w:pPr>
        <w:pStyle w:val="TLText"/>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B6481B" w:rsidRPr="00B6481B" w14:paraId="1427969B" w14:textId="77777777" w:rsidTr="006C3811">
        <w:tc>
          <w:tcPr>
            <w:tcW w:w="2127" w:type="dxa"/>
          </w:tcPr>
          <w:p w14:paraId="6B37382C" w14:textId="77777777" w:rsidR="00B6481B" w:rsidRPr="00B6481B" w:rsidRDefault="00B6481B" w:rsidP="00B6481B">
            <w:pPr>
              <w:pStyle w:val="TLText"/>
            </w:pPr>
          </w:p>
        </w:tc>
        <w:tc>
          <w:tcPr>
            <w:tcW w:w="7512" w:type="dxa"/>
            <w:hideMark/>
          </w:tcPr>
          <w:p w14:paraId="4072EE2A" w14:textId="77777777" w:rsidR="00B6481B" w:rsidRPr="00B6481B" w:rsidRDefault="00B6481B" w:rsidP="00B6481B">
            <w:pPr>
              <w:pStyle w:val="TLText"/>
              <w:rPr>
                <w:lang w:val="en-GB"/>
              </w:rPr>
            </w:pPr>
            <w:r w:rsidRPr="00B6481B">
              <w:t>ΝΕΟ ΑΡΘΡΟ</w:t>
            </w:r>
          </w:p>
        </w:tc>
      </w:tr>
    </w:tbl>
    <w:p w14:paraId="4294F710" w14:textId="463E9FFA" w:rsidR="00B6481B" w:rsidRPr="008318BE" w:rsidRDefault="00B6481B" w:rsidP="00B6481B">
      <w:pPr>
        <w:pStyle w:val="TLText"/>
        <w:rPr>
          <w:bCs/>
        </w:rPr>
      </w:pPr>
      <w:r w:rsidRPr="00B6481B">
        <w:rPr>
          <w:bCs/>
        </w:rPr>
        <w:t xml:space="preserve">Εφαρμογή επισκευαστικού τσιμεντοκονιάματος </w:t>
      </w:r>
      <w:r>
        <w:rPr>
          <w:bCs/>
        </w:rPr>
        <w:t xml:space="preserve">κατηγοριας </w:t>
      </w:r>
      <w:r>
        <w:rPr>
          <w:bCs/>
          <w:lang w:val="en-US"/>
        </w:rPr>
        <w:t>R</w:t>
      </w:r>
      <w:r w:rsidRPr="00B6481B">
        <w:rPr>
          <w:bCs/>
        </w:rPr>
        <w:t>3 παχους 20</w:t>
      </w:r>
      <w:r w:rsidRPr="00B6481B">
        <w:rPr>
          <w:bCs/>
          <w:lang w:val="en-US"/>
        </w:rPr>
        <w:t>mm</w:t>
      </w:r>
      <w:r w:rsidRPr="00B6481B">
        <w:rPr>
          <w:bCs/>
        </w:rPr>
        <w:t xml:space="preserve"> στην στέψη τοιχων Τιμή ανά ώρα επι του εργου</w:t>
      </w:r>
      <w:r>
        <w:rPr>
          <w:bCs/>
        </w:rPr>
        <w:t>. Περιλαμβανονται όλα τα υλικα</w:t>
      </w:r>
      <w:r w:rsidR="0077415E" w:rsidRPr="008318BE">
        <w:rPr>
          <w:bCs/>
        </w:rPr>
        <w:t xml:space="preserve"> και η εργασια.</w:t>
      </w:r>
    </w:p>
    <w:p w14:paraId="67D6FEEC" w14:textId="12E659F8" w:rsidR="00B6481B" w:rsidRPr="00B6481B" w:rsidRDefault="0077415E" w:rsidP="00B6481B">
      <w:pPr>
        <w:pStyle w:val="TLText"/>
      </w:pPr>
      <w:r w:rsidRPr="0077415E">
        <w:rPr>
          <w:bCs/>
        </w:rPr>
        <w:t>Τιμή ανά τετραγωνικό μέτρο (</w:t>
      </w:r>
      <w:r w:rsidRPr="0077415E">
        <w:rPr>
          <w:bCs/>
          <w:lang w:val="en-US"/>
        </w:rPr>
        <w:t>m</w:t>
      </w:r>
      <w:r w:rsidRPr="0077415E">
        <w:rPr>
          <w:bCs/>
        </w:rPr>
        <w:t>2)</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B6481B" w:rsidRPr="00B6481B" w14:paraId="2FE01612" w14:textId="77777777" w:rsidTr="006C3811">
        <w:tc>
          <w:tcPr>
            <w:tcW w:w="1134" w:type="dxa"/>
            <w:hideMark/>
          </w:tcPr>
          <w:p w14:paraId="3DFE82F8" w14:textId="77777777" w:rsidR="00B6481B" w:rsidRPr="00B6481B" w:rsidRDefault="00B6481B" w:rsidP="00B6481B">
            <w:pPr>
              <w:pStyle w:val="TLText"/>
              <w:rPr>
                <w:u w:val="single"/>
                <w:lang w:val="en-GB"/>
              </w:rPr>
            </w:pPr>
            <w:r w:rsidRPr="00B6481B">
              <w:rPr>
                <w:u w:val="single"/>
                <w:lang w:val="en-GB"/>
              </w:rPr>
              <w:t>ΕΥΡΩ</w:t>
            </w:r>
          </w:p>
        </w:tc>
        <w:tc>
          <w:tcPr>
            <w:tcW w:w="1843" w:type="dxa"/>
            <w:hideMark/>
          </w:tcPr>
          <w:p w14:paraId="67F338C3" w14:textId="77777777" w:rsidR="00B6481B" w:rsidRPr="00B6481B" w:rsidRDefault="00B6481B" w:rsidP="00B6481B">
            <w:pPr>
              <w:pStyle w:val="TLText"/>
            </w:pPr>
            <w:r w:rsidRPr="00B6481B">
              <w:t>(Ολογράφως):</w:t>
            </w:r>
          </w:p>
        </w:tc>
        <w:tc>
          <w:tcPr>
            <w:tcW w:w="6662" w:type="dxa"/>
            <w:hideMark/>
          </w:tcPr>
          <w:p w14:paraId="78D5746B" w14:textId="3B171A24" w:rsidR="00B6481B" w:rsidRPr="00B6481B" w:rsidRDefault="0077415E" w:rsidP="00B6481B">
            <w:pPr>
              <w:pStyle w:val="TLText"/>
            </w:pPr>
            <w:r>
              <w:t>πενηντα</w:t>
            </w:r>
            <w:r w:rsidR="00B6481B" w:rsidRPr="00B6481B">
              <w:t xml:space="preserve"> ευρώ</w:t>
            </w:r>
          </w:p>
        </w:tc>
      </w:tr>
      <w:tr w:rsidR="00B6481B" w:rsidRPr="00B6481B" w14:paraId="697979ED" w14:textId="77777777" w:rsidTr="006C3811">
        <w:tc>
          <w:tcPr>
            <w:tcW w:w="1134" w:type="dxa"/>
          </w:tcPr>
          <w:p w14:paraId="42BB8B47" w14:textId="77777777" w:rsidR="00B6481B" w:rsidRPr="00B6481B" w:rsidRDefault="00B6481B" w:rsidP="00B6481B">
            <w:pPr>
              <w:pStyle w:val="TLText"/>
              <w:rPr>
                <w:u w:val="single"/>
                <w:lang w:val="en-GB"/>
              </w:rPr>
            </w:pPr>
          </w:p>
        </w:tc>
        <w:tc>
          <w:tcPr>
            <w:tcW w:w="1843" w:type="dxa"/>
            <w:hideMark/>
          </w:tcPr>
          <w:p w14:paraId="2FDAFB5C" w14:textId="77777777" w:rsidR="00B6481B" w:rsidRPr="00B6481B" w:rsidRDefault="00B6481B" w:rsidP="00B6481B">
            <w:pPr>
              <w:pStyle w:val="TLText"/>
            </w:pPr>
            <w:r w:rsidRPr="00B6481B">
              <w:t>(Αριθμητικώς):</w:t>
            </w:r>
          </w:p>
        </w:tc>
        <w:tc>
          <w:tcPr>
            <w:tcW w:w="6662" w:type="dxa"/>
            <w:hideMark/>
          </w:tcPr>
          <w:p w14:paraId="7EE9C6B8" w14:textId="1563E674" w:rsidR="00B6481B" w:rsidRPr="00B6481B" w:rsidRDefault="0077415E" w:rsidP="00B6481B">
            <w:pPr>
              <w:pStyle w:val="TLText"/>
              <w:rPr>
                <w:b/>
              </w:rPr>
            </w:pPr>
            <w:r>
              <w:rPr>
                <w:b/>
              </w:rPr>
              <w:t>50</w:t>
            </w:r>
            <w:r w:rsidR="00B6481B" w:rsidRPr="00B6481B">
              <w:rPr>
                <w:b/>
              </w:rPr>
              <w:t>.00€</w:t>
            </w:r>
          </w:p>
        </w:tc>
      </w:tr>
    </w:tbl>
    <w:p w14:paraId="3ADD6620" w14:textId="77777777" w:rsidR="00B6481B" w:rsidRDefault="00B6481B" w:rsidP="004B54FA">
      <w:pPr>
        <w:pStyle w:val="TLText"/>
        <w:rPr>
          <w:lang w:val="en-US"/>
        </w:rPr>
      </w:pPr>
    </w:p>
    <w:p w14:paraId="3ADED021" w14:textId="77777777" w:rsidR="00117B47" w:rsidRDefault="00117B47" w:rsidP="004B54FA">
      <w:pPr>
        <w:pStyle w:val="TLText"/>
        <w:rPr>
          <w:lang w:val="en-US"/>
        </w:rPr>
      </w:pPr>
    </w:p>
    <w:p w14:paraId="4A057AAD" w14:textId="64FFFACF" w:rsidR="00117B47" w:rsidRDefault="00117B47" w:rsidP="00117B47">
      <w:pPr>
        <w:pStyle w:val="TLText"/>
        <w:rPr>
          <w:b/>
          <w:bCs/>
          <w:sz w:val="24"/>
          <w:u w:val="single"/>
          <w:lang w:val="en-US"/>
        </w:rPr>
      </w:pPr>
      <w:r w:rsidRPr="00A05274">
        <w:rPr>
          <w:b/>
          <w:bCs/>
          <w:sz w:val="24"/>
          <w:u w:val="single"/>
          <w:lang w:val="en-US"/>
        </w:rPr>
        <w:t xml:space="preserve">ΟΜΑΔΑ Β: </w:t>
      </w:r>
      <w:r>
        <w:rPr>
          <w:b/>
          <w:bCs/>
          <w:sz w:val="24"/>
          <w:u w:val="single"/>
        </w:rPr>
        <w:t>ΙΚΡΙΩΜΑΤΑ</w:t>
      </w:r>
      <w:r w:rsidRPr="00A05274">
        <w:rPr>
          <w:b/>
          <w:bCs/>
          <w:sz w:val="24"/>
          <w:u w:val="single"/>
          <w:lang w:val="en-US"/>
        </w:rPr>
        <w:t xml:space="preserve"> </w:t>
      </w:r>
      <w:r>
        <w:rPr>
          <w:b/>
          <w:bCs/>
          <w:sz w:val="24"/>
          <w:u w:val="single"/>
          <w:lang w:val="en-US"/>
        </w:rPr>
        <w:t>–</w:t>
      </w:r>
      <w:r w:rsidRPr="00A05274">
        <w:rPr>
          <w:b/>
          <w:bCs/>
          <w:sz w:val="24"/>
          <w:u w:val="single"/>
          <w:lang w:val="en-US"/>
        </w:rPr>
        <w:t xml:space="preserve"> ΣΚΥΡΟΔΕΜΑΤΑ</w:t>
      </w:r>
    </w:p>
    <w:p w14:paraId="7A91E4DA" w14:textId="77777777" w:rsidR="00117B47" w:rsidRDefault="00117B47" w:rsidP="004B54FA">
      <w:pPr>
        <w:pStyle w:val="TLText"/>
        <w:rPr>
          <w:lang w:val="en-US"/>
        </w:rPr>
      </w:pPr>
      <w:bookmarkStart w:id="2" w:name="_Hlk159413366"/>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rsidRPr="00FD45D1" w14:paraId="595DB998" w14:textId="77777777" w:rsidTr="004B54FA">
        <w:tc>
          <w:tcPr>
            <w:tcW w:w="2127" w:type="dxa"/>
            <w:hideMark/>
          </w:tcPr>
          <w:p w14:paraId="286388D6" w14:textId="7F7EFB0C" w:rsidR="004B54FA" w:rsidRDefault="004B54FA">
            <w:pPr>
              <w:pStyle w:val="TLTextBoldUnderlined"/>
              <w:rPr>
                <w:lang w:val="en-US"/>
              </w:rPr>
            </w:pPr>
            <w:bookmarkStart w:id="3" w:name="_Hlk159838993"/>
            <w:bookmarkStart w:id="4" w:name="_Hlk159839126"/>
            <w:proofErr w:type="spellStart"/>
            <w:r>
              <w:rPr>
                <w:lang w:val="en-US"/>
              </w:rPr>
              <w:t>Άρθρο</w:t>
            </w:r>
            <w:proofErr w:type="spellEnd"/>
            <w:r>
              <w:rPr>
                <w:lang w:val="en-US"/>
              </w:rPr>
              <w:t xml:space="preserve"> A.T. </w:t>
            </w:r>
            <w:r w:rsidR="00117B47">
              <w:rPr>
                <w:lang w:val="en-US"/>
              </w:rPr>
              <w:t>2.01</w:t>
            </w:r>
            <w:r>
              <w:rPr>
                <w:lang w:val="en-US"/>
              </w:rPr>
              <w:t>:</w:t>
            </w:r>
          </w:p>
          <w:p w14:paraId="0D85359D" w14:textId="33262B10" w:rsidR="004B54FA" w:rsidRDefault="00B6481B">
            <w:pPr>
              <w:pStyle w:val="TLTextBoldUnderlined"/>
              <w:rPr>
                <w:lang w:val="en-US"/>
              </w:rPr>
            </w:pPr>
            <w:r>
              <w:rPr>
                <w:lang w:val="en-US"/>
              </w:rPr>
              <w:t>ΝΕΟ 03</w:t>
            </w:r>
          </w:p>
        </w:tc>
        <w:tc>
          <w:tcPr>
            <w:tcW w:w="7512" w:type="dxa"/>
            <w:hideMark/>
          </w:tcPr>
          <w:p w14:paraId="4A668088" w14:textId="3EF952A4" w:rsidR="004B54FA" w:rsidRDefault="00C61D88">
            <w:pPr>
              <w:pStyle w:val="TLTextBoldUnderlined"/>
            </w:pPr>
            <w:r>
              <w:t>Προμήθεια</w:t>
            </w:r>
            <w:r w:rsidR="00697476">
              <w:t xml:space="preserve">, </w:t>
            </w:r>
            <w:r>
              <w:t>τοποθέτηση</w:t>
            </w:r>
            <w:r w:rsidR="00697476">
              <w:t xml:space="preserve">, </w:t>
            </w:r>
            <w:r>
              <w:t>συντήρηση</w:t>
            </w:r>
            <w:r w:rsidR="00697476">
              <w:t xml:space="preserve"> </w:t>
            </w:r>
            <w:proofErr w:type="spellStart"/>
            <w:r w:rsidR="004B54FA">
              <w:t>Ικριώματ</w:t>
            </w:r>
            <w:r w:rsidR="00697476">
              <w:t>ων</w:t>
            </w:r>
            <w:proofErr w:type="spellEnd"/>
            <w:r w:rsidR="004B54FA">
              <w:t xml:space="preserve"> </w:t>
            </w:r>
            <w:proofErr w:type="spellStart"/>
            <w:r w:rsidR="004B54FA">
              <w:t>σιδηρ</w:t>
            </w:r>
            <w:r w:rsidR="00697476">
              <w:t>ών</w:t>
            </w:r>
            <w:proofErr w:type="spellEnd"/>
            <w:r w:rsidR="00697476">
              <w:t xml:space="preserve"> </w:t>
            </w:r>
            <w:r w:rsidR="004B54FA">
              <w:t xml:space="preserve"> σωληνωτ</w:t>
            </w:r>
            <w:r w:rsidR="00697476">
              <w:t>ών</w:t>
            </w:r>
            <w:r w:rsidR="004B54FA">
              <w:t xml:space="preserve">, </w:t>
            </w:r>
            <w:proofErr w:type="spellStart"/>
            <w:r w:rsidR="004B54FA">
              <w:t>βαρέως</w:t>
            </w:r>
            <w:proofErr w:type="spellEnd"/>
            <w:r w:rsidR="004B54FA">
              <w:t xml:space="preserve"> τύπου</w:t>
            </w:r>
            <w:r w:rsidR="00E2141C">
              <w:t xml:space="preserve"> με </w:t>
            </w:r>
            <w:proofErr w:type="spellStart"/>
            <w:r w:rsidR="00E2141C">
              <w:t>μονιμη</w:t>
            </w:r>
            <w:proofErr w:type="spellEnd"/>
            <w:r w:rsidR="00E2141C">
              <w:t xml:space="preserve"> </w:t>
            </w:r>
            <w:proofErr w:type="spellStart"/>
            <w:r w:rsidR="00E2141C">
              <w:t>εγκατασταση</w:t>
            </w:r>
            <w:proofErr w:type="spellEnd"/>
          </w:p>
        </w:tc>
      </w:tr>
    </w:tbl>
    <w:p w14:paraId="7BA5F467" w14:textId="3A9DA06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29C0E3E3" w14:textId="77777777" w:rsidTr="004B54FA">
        <w:tc>
          <w:tcPr>
            <w:tcW w:w="2127" w:type="dxa"/>
          </w:tcPr>
          <w:p w14:paraId="289DFABF" w14:textId="77777777" w:rsidR="004B54FA" w:rsidRPr="004B54FA" w:rsidRDefault="004B54FA">
            <w:pPr>
              <w:pStyle w:val="TLText"/>
            </w:pPr>
          </w:p>
        </w:tc>
        <w:tc>
          <w:tcPr>
            <w:tcW w:w="7512" w:type="dxa"/>
            <w:hideMark/>
          </w:tcPr>
          <w:p w14:paraId="4FA93772" w14:textId="77777777" w:rsidR="004B54FA" w:rsidRDefault="004B54FA">
            <w:pPr>
              <w:pStyle w:val="TLText"/>
              <w:rPr>
                <w:lang w:val="en-GB"/>
              </w:rPr>
            </w:pPr>
            <w:r>
              <w:t>(Κωδικός Αναθεώρησης ΟΙΚ-2303)</w:t>
            </w:r>
          </w:p>
        </w:tc>
      </w:tr>
    </w:tbl>
    <w:p w14:paraId="67F33C47" w14:textId="77777777" w:rsidR="004B54FA" w:rsidRDefault="004B54FA" w:rsidP="004B54FA">
      <w:pPr>
        <w:pStyle w:val="TLText"/>
        <w:rPr>
          <w:lang w:val="en-US"/>
        </w:rPr>
      </w:pPr>
    </w:p>
    <w:p w14:paraId="795C4E33" w14:textId="12331AA1" w:rsidR="004B54FA" w:rsidRPr="004B54FA" w:rsidRDefault="00697476" w:rsidP="004B54FA">
      <w:pPr>
        <w:pStyle w:val="TLText"/>
      </w:pPr>
      <w:r>
        <w:t>Προμήθεια</w:t>
      </w:r>
      <w:r w:rsidR="00E2141C" w:rsidRPr="00E2141C">
        <w:t xml:space="preserve">, </w:t>
      </w:r>
      <w:r w:rsidR="00E2141C">
        <w:t xml:space="preserve">μόνιμη </w:t>
      </w:r>
      <w:r>
        <w:t xml:space="preserve">τοποθετηση και συντηρηση (για πεντε έτη) </w:t>
      </w:r>
      <w:r w:rsidR="004B54FA" w:rsidRPr="004B54FA">
        <w:t>Ικριώματ</w:t>
      </w:r>
      <w:r>
        <w:t>ων</w:t>
      </w:r>
      <w:r w:rsidR="004B54FA" w:rsidRPr="004B54FA">
        <w:t xml:space="preserve"> σιδηρ</w:t>
      </w:r>
      <w:r>
        <w:t>ών</w:t>
      </w:r>
      <w:r w:rsidR="004B54FA" w:rsidRPr="004B54FA">
        <w:t xml:space="preserve"> σωληνωτ</w:t>
      </w:r>
      <w:r>
        <w:t xml:space="preserve">ών </w:t>
      </w:r>
      <w:r w:rsidR="004B54FA" w:rsidRPr="004B54FA">
        <w:t xml:space="preserve">, ωφελίμου φορίου 500 έως 1000 </w:t>
      </w:r>
      <w:r w:rsidR="004B54FA">
        <w:rPr>
          <w:lang w:val="en-US"/>
        </w:rPr>
        <w:t>kg</w:t>
      </w:r>
      <w:r w:rsidR="004B54FA" w:rsidRPr="004B54FA">
        <w:t>/</w:t>
      </w:r>
      <w:r w:rsidR="004B54FA">
        <w:rPr>
          <w:lang w:val="en-US"/>
        </w:rPr>
        <w:t>m</w:t>
      </w:r>
      <w:r w:rsidR="004B54FA" w:rsidRPr="004B54FA">
        <w:t>2, με δάπεδο εργασίας από μαδέρια, σύμφωνα με την μελέτη και την ΕΤΕΠ 01-03-00-00 ‘Ικριώματα’.</w:t>
      </w:r>
    </w:p>
    <w:p w14:paraId="6530F5A2" w14:textId="4C68227F" w:rsidR="004B54FA" w:rsidRPr="004B54FA" w:rsidRDefault="004B54FA" w:rsidP="004B54FA">
      <w:pPr>
        <w:pStyle w:val="TLText"/>
      </w:pPr>
      <w:r w:rsidRPr="004B54FA">
        <w:t xml:space="preserve">Στην τιμή συμπεριλαμβάνεται </w:t>
      </w:r>
      <w:r w:rsidR="00697476">
        <w:t xml:space="preserve">η προμηθεια </w:t>
      </w:r>
      <w:r w:rsidRPr="004B54FA">
        <w:t xml:space="preserve"> των μεταλλικών πλαισίων και στηριγμάτων, η μεταφορά των πάσης φύσεως υλικών επί τόπου του έργου, η εργασία συναρμο-λόγησης και αποσυναρμολόγησης των ικριωμάτων και η φθορά της ξυλείας και των μεταλλικών μερών. Δεν συμπεριλαμβάνονται τα πετάσματα ασφαλείας που τιμολογούνται με την τιμή του άρθρου 23.05.</w:t>
      </w:r>
    </w:p>
    <w:p w14:paraId="224C327A" w14:textId="77777777" w:rsidR="004B54FA" w:rsidRPr="004B54FA" w:rsidRDefault="004B54FA" w:rsidP="004B54FA">
      <w:pPr>
        <w:pStyle w:val="TLText"/>
      </w:pPr>
      <w:r w:rsidRPr="004B54FA">
        <w:t>Τα ικριώματα θα είναι επαρκώς στερεωμένα επί της επιφανείας του κτιρίου, δε θα παρουσιάζουν κινητότητα και μεγάλα βέλη κάμψεως και θα φέρουν κιγκλιδώματα ασφαλείας και κλίμακες ανόδου.</w:t>
      </w:r>
    </w:p>
    <w:p w14:paraId="095E7B74" w14:textId="189919CE" w:rsidR="00697476" w:rsidRPr="009C3433" w:rsidRDefault="004B54FA" w:rsidP="004B54FA">
      <w:pPr>
        <w:pStyle w:val="TLText"/>
      </w:pPr>
      <w:r w:rsidRPr="004B54FA">
        <w:t>Το παρόν άρθρο έχει εφαρμογή μόνον στις περιπτώσεις που προβλέπεται από την μελέτη του έργου η κατασκευή ιδιαιτέρων ικριωμάτων (πέραν αυτών που θεωρούνται ανηγμένα στις επί μέρους τιμές μονάδος των εργασιών) ή κατόπιν ειδικής εγκρίσεως της Υπηρεσίας.</w:t>
      </w:r>
      <w:r w:rsidR="00B6481B">
        <w:t xml:space="preserve"> Η τοποθετηση τους στο εργο θα είναι </w:t>
      </w:r>
      <w:r w:rsidR="00E2141C">
        <w:t>μονιμη με υποχρέωση συντηρησης</w:t>
      </w:r>
      <w:r w:rsidR="00B6481B">
        <w:t xml:space="preserve"> διαρκεια</w:t>
      </w:r>
      <w:r w:rsidR="00E2141C">
        <w:t>ς</w:t>
      </w:r>
      <w:r w:rsidR="00B6481B">
        <w:t xml:space="preserve"> </w:t>
      </w:r>
      <w:r w:rsidR="00697476">
        <w:t>5 ετών</w:t>
      </w:r>
      <w:r w:rsidR="00B6481B">
        <w:t>.</w:t>
      </w:r>
      <w:r w:rsidR="009C3433">
        <w:t xml:space="preserve"> </w:t>
      </w:r>
      <w:bookmarkStart w:id="5" w:name="_Hlk159413892"/>
      <w:r w:rsidR="009C3433" w:rsidRPr="009C3433">
        <w:t>Μετα την καθαιρεση τους οποτε και να γινει αυτή (και νωριτερα των 5 ετων) το συνολο των ικριωματων θα παραδωθει στην ΕΤΑΔ ΑΕ.</w:t>
      </w:r>
    </w:p>
    <w:p w14:paraId="6FA55979" w14:textId="39E947EB" w:rsidR="004B54FA" w:rsidRPr="004B54FA" w:rsidRDefault="004B54FA" w:rsidP="004B54FA">
      <w:pPr>
        <w:pStyle w:val="TLText"/>
      </w:pPr>
      <w:r w:rsidRPr="004B54FA">
        <w:t xml:space="preserve">Τιμή </w:t>
      </w:r>
      <w:r w:rsidR="00697476">
        <w:t>κατ αποκοπήν</w:t>
      </w:r>
      <w:r w:rsidRPr="004B54FA">
        <w:t xml:space="preserve"> (</w:t>
      </w:r>
      <w:r w:rsidR="00697476">
        <w:t>τμχ</w:t>
      </w:r>
      <w:r w:rsidRPr="004B54FA">
        <w:t>)</w:t>
      </w:r>
      <w:bookmarkEnd w:id="5"/>
      <w:r w:rsidRPr="004B54FA">
        <w:t>.</w:t>
      </w:r>
    </w:p>
    <w:p w14:paraId="356679DC"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14:paraId="3677AFA8" w14:textId="77777777" w:rsidTr="004B54FA">
        <w:tc>
          <w:tcPr>
            <w:tcW w:w="1134" w:type="dxa"/>
            <w:hideMark/>
          </w:tcPr>
          <w:p w14:paraId="375DACFD" w14:textId="77777777" w:rsidR="004B54FA" w:rsidRDefault="004B54FA">
            <w:pPr>
              <w:pStyle w:val="TLTextUnderlined"/>
            </w:pPr>
            <w:r>
              <w:t>ΕΥΡΩ</w:t>
            </w:r>
          </w:p>
        </w:tc>
        <w:tc>
          <w:tcPr>
            <w:tcW w:w="1843" w:type="dxa"/>
            <w:hideMark/>
          </w:tcPr>
          <w:p w14:paraId="1FC22501" w14:textId="77777777" w:rsidR="004B54FA" w:rsidRDefault="004B54FA">
            <w:pPr>
              <w:pStyle w:val="TLTextRight"/>
            </w:pPr>
            <w:r>
              <w:t>(Ολογράφως):</w:t>
            </w:r>
          </w:p>
        </w:tc>
        <w:tc>
          <w:tcPr>
            <w:tcW w:w="6662" w:type="dxa"/>
            <w:hideMark/>
          </w:tcPr>
          <w:p w14:paraId="76124897" w14:textId="77B8C86D" w:rsidR="004B54FA" w:rsidRDefault="009C3433">
            <w:pPr>
              <w:pStyle w:val="TLText"/>
            </w:pPr>
            <w:r>
              <w:t>Ενενήντα τεσσερις χιλιαδες</w:t>
            </w:r>
          </w:p>
        </w:tc>
      </w:tr>
      <w:tr w:rsidR="004B54FA" w14:paraId="14674ADB" w14:textId="77777777" w:rsidTr="004B54FA">
        <w:tc>
          <w:tcPr>
            <w:tcW w:w="1134" w:type="dxa"/>
          </w:tcPr>
          <w:p w14:paraId="289AA1F7" w14:textId="77777777" w:rsidR="004B54FA" w:rsidRDefault="004B54FA">
            <w:pPr>
              <w:pStyle w:val="TLTextUnderlined"/>
            </w:pPr>
          </w:p>
        </w:tc>
        <w:tc>
          <w:tcPr>
            <w:tcW w:w="1843" w:type="dxa"/>
            <w:hideMark/>
          </w:tcPr>
          <w:p w14:paraId="4F4443B7" w14:textId="77777777" w:rsidR="004B54FA" w:rsidRDefault="004B54FA">
            <w:pPr>
              <w:pStyle w:val="TLTextRight"/>
            </w:pPr>
            <w:r>
              <w:t>(Αριθμητικώς):</w:t>
            </w:r>
          </w:p>
        </w:tc>
        <w:tc>
          <w:tcPr>
            <w:tcW w:w="6662" w:type="dxa"/>
            <w:hideMark/>
          </w:tcPr>
          <w:p w14:paraId="08E6AC29" w14:textId="424B5FC4" w:rsidR="004B54FA" w:rsidRDefault="00C61D88">
            <w:pPr>
              <w:pStyle w:val="TLTextBold"/>
              <w:rPr>
                <w:lang w:val="en-US"/>
              </w:rPr>
            </w:pPr>
            <w:r>
              <w:rPr>
                <w:lang w:val="en-US"/>
              </w:rPr>
              <w:t>9</w:t>
            </w:r>
            <w:r w:rsidR="009C3433">
              <w:t>4</w:t>
            </w:r>
            <w:r>
              <w:rPr>
                <w:lang w:val="en-US"/>
              </w:rPr>
              <w:t>.000</w:t>
            </w:r>
            <w:r w:rsidR="004B54FA">
              <w:rPr>
                <w:lang w:val="en-US"/>
              </w:rPr>
              <w:t>€</w:t>
            </w:r>
          </w:p>
        </w:tc>
      </w:tr>
      <w:bookmarkEnd w:id="2"/>
      <w:bookmarkEnd w:id="3"/>
      <w:bookmarkEnd w:id="4"/>
    </w:tbl>
    <w:p w14:paraId="23FC885D" w14:textId="77777777" w:rsidR="00ED340A" w:rsidRPr="00C370F3" w:rsidRDefault="00ED340A" w:rsidP="00C370F3">
      <w:pPr>
        <w:pStyle w:val="TLText"/>
      </w:pPr>
    </w:p>
    <w:p w14:paraId="6D46FD07" w14:textId="77777777" w:rsidR="00C370F3" w:rsidRDefault="00C370F3" w:rsidP="004B54FA">
      <w:pPr>
        <w:pStyle w:val="TLText"/>
        <w:rPr>
          <w:lang w:val="en-US"/>
        </w:rPr>
      </w:pPr>
    </w:p>
    <w:p w14:paraId="6AB70678" w14:textId="77777777" w:rsidR="00C370F3" w:rsidRDefault="00C370F3"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2FD1A3D6" w14:textId="77777777" w:rsidTr="004B54FA">
        <w:tc>
          <w:tcPr>
            <w:tcW w:w="2127" w:type="dxa"/>
            <w:hideMark/>
          </w:tcPr>
          <w:p w14:paraId="3D32665A" w14:textId="7F56B9FE" w:rsidR="004B54FA" w:rsidRDefault="004B54FA">
            <w:pPr>
              <w:pStyle w:val="TLTextBoldUnderlined"/>
              <w:rPr>
                <w:lang w:val="en-US"/>
              </w:rPr>
            </w:pPr>
            <w:proofErr w:type="spellStart"/>
            <w:r>
              <w:rPr>
                <w:lang w:val="en-US"/>
              </w:rPr>
              <w:t>Άρθρο</w:t>
            </w:r>
            <w:proofErr w:type="spellEnd"/>
            <w:r>
              <w:rPr>
                <w:lang w:val="en-US"/>
              </w:rPr>
              <w:t xml:space="preserve"> A.T. </w:t>
            </w:r>
            <w:r w:rsidR="00117B47">
              <w:rPr>
                <w:lang w:val="en-US"/>
              </w:rPr>
              <w:t>2.0</w:t>
            </w:r>
            <w:r w:rsidR="00C370F3">
              <w:rPr>
                <w:lang w:val="en-US"/>
              </w:rPr>
              <w:t>3</w:t>
            </w:r>
            <w:r>
              <w:rPr>
                <w:lang w:val="en-US"/>
              </w:rPr>
              <w:t>:</w:t>
            </w:r>
          </w:p>
          <w:p w14:paraId="518D4FB4" w14:textId="77777777" w:rsidR="004B54FA" w:rsidRDefault="004B54FA">
            <w:pPr>
              <w:pStyle w:val="TLTextBoldUnderlined"/>
              <w:rPr>
                <w:lang w:val="en-US"/>
              </w:rPr>
            </w:pPr>
            <w:r>
              <w:rPr>
                <w:lang w:val="en-US"/>
              </w:rPr>
              <w:t>(ΟΙΚ23.05)</w:t>
            </w:r>
          </w:p>
        </w:tc>
        <w:tc>
          <w:tcPr>
            <w:tcW w:w="7512" w:type="dxa"/>
            <w:hideMark/>
          </w:tcPr>
          <w:p w14:paraId="35379165" w14:textId="77777777" w:rsidR="004B54FA" w:rsidRDefault="004B54FA">
            <w:pPr>
              <w:pStyle w:val="TLTextBoldUnderlined"/>
            </w:pPr>
            <w:proofErr w:type="spellStart"/>
            <w:r>
              <w:t>Πετάσματα</w:t>
            </w:r>
            <w:proofErr w:type="spellEnd"/>
            <w:r>
              <w:t xml:space="preserve"> ασφαλείας επί ικριωμάτων</w:t>
            </w:r>
          </w:p>
        </w:tc>
      </w:tr>
    </w:tbl>
    <w:p w14:paraId="188721E9" w14:textId="77777777" w:rsidR="004B54FA" w:rsidRDefault="004B54FA" w:rsidP="004B54FA">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4B54FA" w14:paraId="42F57EAF" w14:textId="77777777" w:rsidTr="004B54FA">
        <w:tc>
          <w:tcPr>
            <w:tcW w:w="2127" w:type="dxa"/>
          </w:tcPr>
          <w:p w14:paraId="132CA0F8" w14:textId="77777777" w:rsidR="004B54FA" w:rsidRDefault="004B54FA">
            <w:pPr>
              <w:pStyle w:val="TLText"/>
              <w:rPr>
                <w:lang w:val="en-US"/>
              </w:rPr>
            </w:pPr>
          </w:p>
        </w:tc>
        <w:tc>
          <w:tcPr>
            <w:tcW w:w="7512" w:type="dxa"/>
            <w:hideMark/>
          </w:tcPr>
          <w:p w14:paraId="3227FBD9" w14:textId="77777777" w:rsidR="004B54FA" w:rsidRDefault="004B54FA">
            <w:pPr>
              <w:pStyle w:val="TLText"/>
              <w:rPr>
                <w:lang w:val="en-GB"/>
              </w:rPr>
            </w:pPr>
            <w:r>
              <w:t>(Κωδικός Αναθεώρησης ΟΙΚ-2304)</w:t>
            </w:r>
          </w:p>
        </w:tc>
      </w:tr>
    </w:tbl>
    <w:p w14:paraId="5F09EB05" w14:textId="77777777" w:rsidR="004B54FA" w:rsidRDefault="004B54FA" w:rsidP="004B54FA">
      <w:pPr>
        <w:pStyle w:val="TLText"/>
        <w:rPr>
          <w:lang w:val="en-US"/>
        </w:rPr>
      </w:pPr>
    </w:p>
    <w:p w14:paraId="1A8A0ACA" w14:textId="77777777" w:rsidR="004B54FA" w:rsidRPr="004B54FA" w:rsidRDefault="004B54FA" w:rsidP="004B54FA">
      <w:pPr>
        <w:pStyle w:val="TLText"/>
      </w:pPr>
      <w:r w:rsidRPr="004B54FA">
        <w:t>Πετάσματα ασφαλείας (κατακόρυφα ή κεκλιμένα ή οριζόντια πέρα από τα δάπεδα εργασίας των ικριωμάτων, σανιδώματα, πατάρια) επί ικριωμάτων από σανίδες ή μεταλλικά φύλλα, για την προστασία των διερχομένων από πτώσεις υλικών, διαμορφωμένα σύμφωνα με την μελέτη ή και τις υποδείξεις της Υπηρεσίας, πλήρη με τους απαιτούμενους συνδέσμους, στηρίγματα και διαδοκίδωση.</w:t>
      </w:r>
    </w:p>
    <w:p w14:paraId="3CCCB768" w14:textId="77777777" w:rsidR="004B54FA" w:rsidRPr="004B54FA" w:rsidRDefault="004B54FA" w:rsidP="004B54FA">
      <w:pPr>
        <w:pStyle w:val="TLText"/>
      </w:pPr>
      <w:r w:rsidRPr="004B54FA">
        <w:t>Τιμή ανά τετραγωνικό μέτρο (</w:t>
      </w:r>
      <w:r>
        <w:rPr>
          <w:lang w:val="en-US"/>
        </w:rPr>
        <w:t>m</w:t>
      </w:r>
      <w:r w:rsidRPr="004B54FA">
        <w:t>2) πραγματικής επιφάνειας σανιδώματος.</w:t>
      </w:r>
    </w:p>
    <w:p w14:paraId="14A4EA53" w14:textId="77777777" w:rsidR="004B54FA" w:rsidRPr="004B54FA" w:rsidRDefault="004B54FA" w:rsidP="004B54F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4B54FA" w:rsidRPr="00FD45D1" w14:paraId="463A7608" w14:textId="77777777" w:rsidTr="004B54FA">
        <w:tc>
          <w:tcPr>
            <w:tcW w:w="1134" w:type="dxa"/>
            <w:hideMark/>
          </w:tcPr>
          <w:p w14:paraId="15BE27F4" w14:textId="77777777" w:rsidR="004B54FA" w:rsidRDefault="004B54FA">
            <w:pPr>
              <w:pStyle w:val="TLTextUnderlined"/>
            </w:pPr>
            <w:r>
              <w:t>ΕΥΡΩ</w:t>
            </w:r>
          </w:p>
        </w:tc>
        <w:tc>
          <w:tcPr>
            <w:tcW w:w="1843" w:type="dxa"/>
            <w:hideMark/>
          </w:tcPr>
          <w:p w14:paraId="3B0F7F27" w14:textId="77777777" w:rsidR="004B54FA" w:rsidRDefault="004B54FA">
            <w:pPr>
              <w:pStyle w:val="TLTextRight"/>
            </w:pPr>
            <w:r>
              <w:t>(Ολογράφως):</w:t>
            </w:r>
          </w:p>
        </w:tc>
        <w:tc>
          <w:tcPr>
            <w:tcW w:w="6662" w:type="dxa"/>
            <w:hideMark/>
          </w:tcPr>
          <w:p w14:paraId="5C8DC7E5" w14:textId="77777777" w:rsidR="004B54FA" w:rsidRDefault="004B54FA">
            <w:pPr>
              <w:pStyle w:val="TLText"/>
            </w:pPr>
            <w:r>
              <w:t>πέντε ευρώ και εξήντα λεπτά</w:t>
            </w:r>
          </w:p>
        </w:tc>
      </w:tr>
      <w:tr w:rsidR="004B54FA" w14:paraId="008BE33C" w14:textId="77777777" w:rsidTr="004B54FA">
        <w:tc>
          <w:tcPr>
            <w:tcW w:w="1134" w:type="dxa"/>
          </w:tcPr>
          <w:p w14:paraId="4BCEE294" w14:textId="77777777" w:rsidR="004B54FA" w:rsidRPr="004B54FA" w:rsidRDefault="004B54FA">
            <w:pPr>
              <w:pStyle w:val="TLTextUnderlined"/>
              <w:rPr>
                <w:lang w:val="el-GR"/>
              </w:rPr>
            </w:pPr>
          </w:p>
        </w:tc>
        <w:tc>
          <w:tcPr>
            <w:tcW w:w="1843" w:type="dxa"/>
            <w:hideMark/>
          </w:tcPr>
          <w:p w14:paraId="5AD72127" w14:textId="77777777" w:rsidR="004B54FA" w:rsidRDefault="004B54FA">
            <w:pPr>
              <w:pStyle w:val="TLTextRight"/>
            </w:pPr>
            <w:r>
              <w:t>(Αριθμητικώς):</w:t>
            </w:r>
          </w:p>
        </w:tc>
        <w:tc>
          <w:tcPr>
            <w:tcW w:w="6662" w:type="dxa"/>
            <w:hideMark/>
          </w:tcPr>
          <w:p w14:paraId="0A1FC9C3" w14:textId="77777777" w:rsidR="004B54FA" w:rsidRDefault="004B54FA">
            <w:pPr>
              <w:pStyle w:val="TLTextBold"/>
              <w:rPr>
                <w:lang w:val="en-US"/>
              </w:rPr>
            </w:pPr>
            <w:r>
              <w:rPr>
                <w:lang w:val="en-US"/>
              </w:rPr>
              <w:t>5.60€</w:t>
            </w:r>
          </w:p>
        </w:tc>
      </w:tr>
    </w:tbl>
    <w:p w14:paraId="11991A6A" w14:textId="77777777" w:rsidR="004B54FA" w:rsidRDefault="004B54FA" w:rsidP="004B54FA">
      <w:pPr>
        <w:pStyle w:val="TLText"/>
        <w:rPr>
          <w:lang w:val="en-US"/>
        </w:rPr>
      </w:pPr>
    </w:p>
    <w:p w14:paraId="033FE43A" w14:textId="77777777" w:rsidR="003F1861" w:rsidRDefault="003F1861" w:rsidP="003F1861">
      <w:pPr>
        <w:pStyle w:val="TLText"/>
      </w:pPr>
    </w:p>
    <w:p w14:paraId="59773ABB" w14:textId="77777777" w:rsidR="00ED58C3" w:rsidRDefault="00ED58C3" w:rsidP="003F1861">
      <w:pPr>
        <w:pStyle w:val="TLText"/>
      </w:pPr>
    </w:p>
    <w:p w14:paraId="13BFF3C9" w14:textId="77777777" w:rsidR="00ED58C3" w:rsidRDefault="00ED58C3" w:rsidP="003F1861">
      <w:pPr>
        <w:pStyle w:val="TLText"/>
      </w:pPr>
    </w:p>
    <w:p w14:paraId="5D806612" w14:textId="77777777" w:rsidR="00ED58C3" w:rsidRPr="00ED58C3" w:rsidRDefault="00ED58C3" w:rsidP="003F1861">
      <w:pPr>
        <w:pStyle w:val="TLText"/>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3F1861" w:rsidRPr="00FD45D1" w14:paraId="236BCA36" w14:textId="77777777" w:rsidTr="00F877C8">
        <w:tc>
          <w:tcPr>
            <w:tcW w:w="2127" w:type="dxa"/>
            <w:hideMark/>
          </w:tcPr>
          <w:p w14:paraId="452342BC" w14:textId="1A228636" w:rsidR="003F1861" w:rsidRDefault="003F1861" w:rsidP="00F877C8">
            <w:pPr>
              <w:pStyle w:val="TLTextBoldUnderlined"/>
              <w:rPr>
                <w:lang w:val="en-US"/>
              </w:rPr>
            </w:pPr>
            <w:proofErr w:type="spellStart"/>
            <w:r>
              <w:rPr>
                <w:lang w:val="en-US"/>
              </w:rPr>
              <w:lastRenderedPageBreak/>
              <w:t>Άρθρο</w:t>
            </w:r>
            <w:proofErr w:type="spellEnd"/>
            <w:r>
              <w:rPr>
                <w:lang w:val="en-US"/>
              </w:rPr>
              <w:t xml:space="preserve"> A.T. 2.0</w:t>
            </w:r>
            <w:r w:rsidR="00C370F3">
              <w:rPr>
                <w:lang w:val="en-US"/>
              </w:rPr>
              <w:t>4</w:t>
            </w:r>
            <w:r>
              <w:rPr>
                <w:lang w:val="en-US"/>
              </w:rPr>
              <w:t>:</w:t>
            </w:r>
          </w:p>
          <w:p w14:paraId="74C412F1" w14:textId="77777777" w:rsidR="003F1861" w:rsidRDefault="003F1861" w:rsidP="00F877C8">
            <w:pPr>
              <w:pStyle w:val="TLTextBoldUnderlined"/>
              <w:rPr>
                <w:lang w:val="en-US"/>
              </w:rPr>
            </w:pPr>
            <w:r>
              <w:rPr>
                <w:lang w:val="en-US"/>
              </w:rPr>
              <w:t>(ΟΙΚ38.20.02)</w:t>
            </w:r>
          </w:p>
        </w:tc>
        <w:tc>
          <w:tcPr>
            <w:tcW w:w="7512" w:type="dxa"/>
            <w:hideMark/>
          </w:tcPr>
          <w:p w14:paraId="2117A6EE" w14:textId="77777777" w:rsidR="003F1861" w:rsidRDefault="003F1861" w:rsidP="00F877C8">
            <w:pPr>
              <w:pStyle w:val="TLTextBoldUnderlined"/>
            </w:pPr>
            <w:r>
              <w:t>Χαλύβδινοι οπλισμοί σκυροδέματος, κατηγορίας B500C (S500s)</w:t>
            </w:r>
          </w:p>
        </w:tc>
      </w:tr>
      <w:tr w:rsidR="003F1861" w14:paraId="50D9A948" w14:textId="77777777" w:rsidTr="00F877C8">
        <w:tc>
          <w:tcPr>
            <w:tcW w:w="2127" w:type="dxa"/>
          </w:tcPr>
          <w:p w14:paraId="7939339C" w14:textId="77777777" w:rsidR="003F1861" w:rsidRPr="00063F32" w:rsidRDefault="003F1861" w:rsidP="00F877C8">
            <w:pPr>
              <w:pStyle w:val="TLText"/>
            </w:pPr>
          </w:p>
        </w:tc>
        <w:tc>
          <w:tcPr>
            <w:tcW w:w="7512" w:type="dxa"/>
            <w:hideMark/>
          </w:tcPr>
          <w:p w14:paraId="227DD824" w14:textId="77777777" w:rsidR="003F1861" w:rsidRDefault="003F1861" w:rsidP="00F877C8">
            <w:pPr>
              <w:pStyle w:val="TLText"/>
              <w:rPr>
                <w:lang w:val="en-GB"/>
              </w:rPr>
            </w:pPr>
            <w:r>
              <w:t>(Κωδικός Αναθεώρησης ΟΙΚ-3873)</w:t>
            </w:r>
          </w:p>
        </w:tc>
      </w:tr>
    </w:tbl>
    <w:p w14:paraId="493FFE94" w14:textId="77777777" w:rsidR="003F1861" w:rsidRDefault="003F1861" w:rsidP="003F1861">
      <w:pPr>
        <w:pStyle w:val="TLText"/>
        <w:rPr>
          <w:lang w:val="en-US"/>
        </w:rPr>
      </w:pPr>
    </w:p>
    <w:p w14:paraId="37166249" w14:textId="77777777" w:rsidR="003F1861" w:rsidRPr="00063F32" w:rsidRDefault="003F1861" w:rsidP="003F1861">
      <w:pPr>
        <w:pStyle w:val="TLText"/>
      </w:pPr>
      <w:r w:rsidRPr="00063F32">
        <w:t xml:space="preserve">Προμήθεια και μεταφορά επί τόπου του έργου χάλυβα οπλισμού σκυροδέματος, μορφής διατομών, κατηγορίας (χάλυβας </w:t>
      </w:r>
      <w:r>
        <w:rPr>
          <w:lang w:val="en-US"/>
        </w:rPr>
        <w:t>B</w:t>
      </w:r>
      <w:r w:rsidRPr="00063F32">
        <w:t>500</w:t>
      </w:r>
      <w:r>
        <w:rPr>
          <w:lang w:val="en-US"/>
        </w:rPr>
        <w:t>A</w:t>
      </w:r>
      <w:r w:rsidRPr="00063F32">
        <w:t xml:space="preserve">, </w:t>
      </w:r>
      <w:r>
        <w:rPr>
          <w:lang w:val="en-US"/>
        </w:rPr>
        <w:t>B</w:t>
      </w:r>
      <w:r w:rsidRPr="00063F32">
        <w:t>500</w:t>
      </w:r>
      <w:r>
        <w:rPr>
          <w:lang w:val="en-US"/>
        </w:rPr>
        <w:t>C</w:t>
      </w:r>
      <w:r w:rsidRPr="00063F32">
        <w:t xml:space="preserve"> και δομικά πλέγματα) και διαμόρφωσης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p>
    <w:p w14:paraId="70C56149" w14:textId="77777777" w:rsidR="003F1861" w:rsidRPr="00063F32" w:rsidRDefault="003F1861" w:rsidP="003F1861">
      <w:pPr>
        <w:pStyle w:val="TLText"/>
      </w:pPr>
      <w:r w:rsidRPr="00063F32">
        <w:t>Η τοποθέτηση του σιδηροπλισμού θα γίνεται μόνον μετά την παραλαβή του ξυλοτύπου ή της επιφανείας έδρασης του σκυροδέματος (π.χ. υπόστρωμα οπλισμένων δαπέδων κλπ).</w:t>
      </w:r>
    </w:p>
    <w:p w14:paraId="5F321465" w14:textId="77777777" w:rsidR="003F1861" w:rsidRPr="00063F32" w:rsidRDefault="003F1861" w:rsidP="003F1861">
      <w:pPr>
        <w:pStyle w:val="TLText"/>
      </w:pPr>
      <w:r w:rsidRPr="00063F32">
        <w:t xml:space="preserve">Ο χάλυβας οπλισμού σκυροδεμάτων επιμετράται σε χιλιόγραμμα βάσει αναλυτικών Πινάκων Οπλισμού. 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14:paraId="1F454FAB" w14:textId="77777777" w:rsidR="003F1861" w:rsidRPr="00063F32" w:rsidRDefault="003F1861" w:rsidP="003F1861">
      <w:pPr>
        <w:pStyle w:val="TLText"/>
      </w:pPr>
      <w:r w:rsidRPr="00063F32">
        <w:t>Οι Πίνακες θα συντασσονται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14:paraId="410E18F4" w14:textId="77777777" w:rsidR="003F1861" w:rsidRPr="00063F32" w:rsidRDefault="003F1861" w:rsidP="003F1861">
      <w:pPr>
        <w:pStyle w:val="TLText"/>
      </w:pPr>
      <w:r w:rsidRPr="00063F32">
        <w:t>Το ανά τρέχον μέτρο βάρος των ράβδων οπλισμού θα υπολογίζεται με βάση τον πίνακα 3-1 του ΚΤΧ-2008, ο οποίος παρατίθεται στην συνέχεια. Σε καμμία περίπτωση δεν γίνεται αποδεκτός ο προσδιορισμός του μοναδιαίου βάρους των ράβδων βάσει ζυγολογίου.</w:t>
      </w:r>
    </w:p>
    <w:p w14:paraId="54E02D91" w14:textId="77777777" w:rsidR="003F1861" w:rsidRPr="00063F32" w:rsidRDefault="003F1861" w:rsidP="003F1861">
      <w:pPr>
        <w:pStyle w:val="TLText"/>
      </w:pPr>
      <w:r w:rsidRPr="00063F32">
        <w:t>Στις επιμετρούμενες ποσότητςσ, πέραν της προμήθειας, μεταφοράς επί τόπου, διαμόρφωσης και τοποθέτησης του οπλισμού, περιλαμβάνονται ανηγμένα τα ακόλουθα:</w:t>
      </w:r>
    </w:p>
    <w:p w14:paraId="37410737" w14:textId="77777777" w:rsidR="003F1861" w:rsidRPr="00063F32" w:rsidRDefault="003F1861" w:rsidP="003F1861">
      <w:pPr>
        <w:pStyle w:val="TLText"/>
      </w:pPr>
    </w:p>
    <w:p w14:paraId="54BEA644" w14:textId="77777777" w:rsidR="003F1861" w:rsidRPr="00063F32" w:rsidRDefault="003F1861" w:rsidP="003F1861">
      <w:pPr>
        <w:pStyle w:val="TLText"/>
      </w:pPr>
      <w:r w:rsidRPr="00063F32">
        <w:t>• Η σύνδεση των ράβδων κατά τρόπο στερεό με σύρμα, σε όλες ανεξάρτητα τις διασταυρώσεις και όχι εναλλάξ</w:t>
      </w:r>
    </w:p>
    <w:p w14:paraId="30FD5E03" w14:textId="77777777" w:rsidR="003F1861" w:rsidRPr="00063F32" w:rsidRDefault="003F1861" w:rsidP="003F1861">
      <w:pPr>
        <w:pStyle w:val="TLText"/>
      </w:pPr>
      <w:r w:rsidRPr="00063F32">
        <w:t>• Η προμήθεια του σύρματος πρόσδεσης.</w:t>
      </w:r>
    </w:p>
    <w:p w14:paraId="030C74BB" w14:textId="77777777" w:rsidR="003F1861" w:rsidRPr="00063F32" w:rsidRDefault="003F1861" w:rsidP="003F1861">
      <w:pPr>
        <w:pStyle w:val="TLText"/>
      </w:pPr>
      <w:r w:rsidRPr="00063F32">
        <w:t xml:space="preserve">• Η προμήθεια και τοποθέτηση αρμοκλειδών (κατά </w:t>
      </w:r>
      <w:r>
        <w:rPr>
          <w:lang w:val="en-US"/>
        </w:rPr>
        <w:t>ISO</w:t>
      </w:r>
      <w:r w:rsidRPr="00063F32">
        <w:t xml:space="preserve"> 15835-2), εκτός αν στα συμβατικά τεύχη του έργου προβλέπετει ιδιαίτερη επιμέτρηση και πληρωμή αυτών.</w:t>
      </w:r>
    </w:p>
    <w:p w14:paraId="0FE6E308" w14:textId="77777777" w:rsidR="003F1861" w:rsidRPr="00063F32" w:rsidRDefault="003F1861" w:rsidP="003F1861">
      <w:pPr>
        <w:pStyle w:val="TLText"/>
      </w:pPr>
      <w:r w:rsidRPr="00063F32">
        <w:t>• Οι πλάγιες μεταφορές και η διακίνηση του οπλισμού σε οποιοδήποτε ύψος από το δάπεδο εργασίας.</w:t>
      </w:r>
    </w:p>
    <w:p w14:paraId="27A06D1F" w14:textId="77777777" w:rsidR="003F1861" w:rsidRPr="00063F32" w:rsidRDefault="003F1861" w:rsidP="003F1861">
      <w:pPr>
        <w:pStyle w:val="TLText"/>
      </w:pPr>
      <w:r w:rsidRPr="00063F32">
        <w:t>• Η τοποθέτηση υποστηριγμάτων (καβίλιες, αναβολείς) και ειδικών τεμαχίων ανάρτησης που τυχόν θα απαιτηθούν (εργασία και υλικά).</w:t>
      </w:r>
    </w:p>
    <w:p w14:paraId="5087061E" w14:textId="77777777" w:rsidR="003F1861" w:rsidRPr="00063F32" w:rsidRDefault="003F1861" w:rsidP="003F1861">
      <w:pPr>
        <w:pStyle w:val="TLText"/>
      </w:pPr>
      <w:r w:rsidRPr="00063F32">
        <w:t>• Η απομείωση και φθορά του οπλισμού κατά την κοπή και κατεργασία.</w:t>
      </w:r>
    </w:p>
    <w:p w14:paraId="67028E27" w14:textId="77777777" w:rsidR="003F1861" w:rsidRPr="00063F32" w:rsidRDefault="003F1861" w:rsidP="003F1861">
      <w:pPr>
        <w:pStyle w:val="TLText"/>
      </w:pPr>
    </w:p>
    <w:p w14:paraId="68146587" w14:textId="77777777" w:rsidR="003F1861" w:rsidRPr="00063F32" w:rsidRDefault="003F1861" w:rsidP="003F1861">
      <w:pPr>
        <w:pStyle w:val="TLText"/>
      </w:pPr>
      <w:r w:rsidRPr="00063F32">
        <w:t>Τιμή ανά χιλιόγραμμο  (</w:t>
      </w:r>
      <w:r>
        <w:rPr>
          <w:lang w:val="en-US"/>
        </w:rPr>
        <w:t>kg</w:t>
      </w:r>
      <w:r w:rsidRPr="00063F32">
        <w:t>) σιδηρού οπλισμού υδραυλικών έργων τοποθετημένου σύμφωνα με την μελέτη.</w:t>
      </w:r>
    </w:p>
    <w:p w14:paraId="7187D371" w14:textId="77777777" w:rsidR="003F1861" w:rsidRPr="00063F32" w:rsidRDefault="003F1861" w:rsidP="003F1861">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3F1861" w:rsidRPr="00FD45D1" w14:paraId="6C0990E3" w14:textId="77777777" w:rsidTr="00F877C8">
        <w:tc>
          <w:tcPr>
            <w:tcW w:w="1134" w:type="dxa"/>
            <w:hideMark/>
          </w:tcPr>
          <w:p w14:paraId="02C7895F" w14:textId="77777777" w:rsidR="003F1861" w:rsidRDefault="003F1861" w:rsidP="00F877C8">
            <w:pPr>
              <w:pStyle w:val="TLTextUnderlined"/>
            </w:pPr>
            <w:r>
              <w:t>ΕΥΡΩ</w:t>
            </w:r>
          </w:p>
        </w:tc>
        <w:tc>
          <w:tcPr>
            <w:tcW w:w="1843" w:type="dxa"/>
            <w:hideMark/>
          </w:tcPr>
          <w:p w14:paraId="3BEDA39B" w14:textId="77777777" w:rsidR="003F1861" w:rsidRDefault="003F1861" w:rsidP="00F877C8">
            <w:pPr>
              <w:pStyle w:val="TLTextRight"/>
            </w:pPr>
            <w:r>
              <w:t>(Ολογράφως):</w:t>
            </w:r>
          </w:p>
        </w:tc>
        <w:tc>
          <w:tcPr>
            <w:tcW w:w="6662" w:type="dxa"/>
            <w:hideMark/>
          </w:tcPr>
          <w:p w14:paraId="26AA3D97" w14:textId="77777777" w:rsidR="003F1861" w:rsidRDefault="003F1861" w:rsidP="00F877C8">
            <w:pPr>
              <w:pStyle w:val="TLText"/>
            </w:pPr>
            <w:r>
              <w:t>Ένα ευρώ και επτά λεπτά</w:t>
            </w:r>
          </w:p>
        </w:tc>
      </w:tr>
      <w:tr w:rsidR="003F1861" w14:paraId="22E2D14B" w14:textId="77777777" w:rsidTr="00F877C8">
        <w:tc>
          <w:tcPr>
            <w:tcW w:w="1134" w:type="dxa"/>
          </w:tcPr>
          <w:p w14:paraId="460835CC" w14:textId="77777777" w:rsidR="003F1861" w:rsidRPr="00A05274" w:rsidRDefault="003F1861" w:rsidP="00F877C8">
            <w:pPr>
              <w:pStyle w:val="TLTextUnderlined"/>
              <w:rPr>
                <w:lang w:val="el-GR"/>
              </w:rPr>
            </w:pPr>
          </w:p>
        </w:tc>
        <w:tc>
          <w:tcPr>
            <w:tcW w:w="1843" w:type="dxa"/>
            <w:hideMark/>
          </w:tcPr>
          <w:p w14:paraId="4404AB26" w14:textId="77777777" w:rsidR="003F1861" w:rsidRDefault="003F1861" w:rsidP="00F877C8">
            <w:pPr>
              <w:pStyle w:val="TLTextRight"/>
            </w:pPr>
            <w:r>
              <w:t>(Αριθμητικώς):</w:t>
            </w:r>
          </w:p>
        </w:tc>
        <w:tc>
          <w:tcPr>
            <w:tcW w:w="6662" w:type="dxa"/>
            <w:hideMark/>
          </w:tcPr>
          <w:p w14:paraId="0226BB0F" w14:textId="77777777" w:rsidR="003F1861" w:rsidRDefault="003F1861" w:rsidP="00F877C8">
            <w:pPr>
              <w:pStyle w:val="TLTextBold"/>
              <w:rPr>
                <w:lang w:val="en-US"/>
              </w:rPr>
            </w:pPr>
            <w:r>
              <w:rPr>
                <w:lang w:val="en-US"/>
              </w:rPr>
              <w:t>1.07€</w:t>
            </w:r>
          </w:p>
        </w:tc>
      </w:tr>
    </w:tbl>
    <w:p w14:paraId="39970F07" w14:textId="77777777" w:rsidR="004B54FA" w:rsidRDefault="004B54FA" w:rsidP="004B54FA">
      <w:pPr>
        <w:pStyle w:val="TLText"/>
        <w:rPr>
          <w:lang w:val="en-US"/>
        </w:rPr>
      </w:pPr>
    </w:p>
    <w:p w14:paraId="7C140803" w14:textId="77777777" w:rsidR="00512899" w:rsidRDefault="00512899" w:rsidP="004B54FA">
      <w:pPr>
        <w:pStyle w:val="TLText"/>
        <w:rPr>
          <w:lang w:val="en-US"/>
        </w:rPr>
      </w:pPr>
    </w:p>
    <w:p w14:paraId="1BA67E4F" w14:textId="77777777" w:rsidR="00512899" w:rsidRDefault="00512899" w:rsidP="004B54FA">
      <w:pPr>
        <w:pStyle w:val="TLText"/>
        <w:rPr>
          <w:lang w:val="en-US"/>
        </w:rPr>
      </w:pPr>
    </w:p>
    <w:p w14:paraId="3C01AB75" w14:textId="77777777" w:rsidR="00512899" w:rsidRDefault="00512899" w:rsidP="004B54FA">
      <w:pPr>
        <w:pStyle w:val="TLText"/>
        <w:rPr>
          <w:lang w:val="en-US"/>
        </w:rPr>
      </w:pPr>
    </w:p>
    <w:p w14:paraId="7E16D022" w14:textId="77777777" w:rsidR="003F1861" w:rsidRDefault="003F1861" w:rsidP="003F1861">
      <w:pPr>
        <w:pStyle w:val="TLText"/>
        <w:rPr>
          <w:lang w:val="en-US"/>
        </w:rPr>
      </w:pPr>
    </w:p>
    <w:p w14:paraId="4C3BA2C9" w14:textId="77777777" w:rsidR="003F1861" w:rsidRDefault="003F1861" w:rsidP="003F1861">
      <w:pPr>
        <w:pStyle w:val="TLText"/>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3F1861" w:rsidRPr="00FD45D1" w14:paraId="0ED1E5A0" w14:textId="77777777" w:rsidTr="00F877C8">
        <w:tc>
          <w:tcPr>
            <w:tcW w:w="2127" w:type="dxa"/>
            <w:hideMark/>
          </w:tcPr>
          <w:p w14:paraId="26E0CB5E" w14:textId="03DD7E7D" w:rsidR="003F1861" w:rsidRDefault="003F1861" w:rsidP="00F877C8">
            <w:pPr>
              <w:pStyle w:val="TLTextBoldUnderlined"/>
              <w:rPr>
                <w:lang w:val="en-US"/>
              </w:rPr>
            </w:pPr>
            <w:proofErr w:type="spellStart"/>
            <w:r>
              <w:rPr>
                <w:lang w:val="en-US"/>
              </w:rPr>
              <w:lastRenderedPageBreak/>
              <w:t>Άρθρο</w:t>
            </w:r>
            <w:proofErr w:type="spellEnd"/>
            <w:r>
              <w:rPr>
                <w:lang w:val="en-US"/>
              </w:rPr>
              <w:t xml:space="preserve"> A.T. 2.0</w:t>
            </w:r>
            <w:r w:rsidR="00C370F3">
              <w:rPr>
                <w:lang w:val="en-US"/>
              </w:rPr>
              <w:t>5</w:t>
            </w:r>
            <w:r>
              <w:rPr>
                <w:lang w:val="en-US"/>
              </w:rPr>
              <w:t>:</w:t>
            </w:r>
          </w:p>
          <w:p w14:paraId="18E6A087" w14:textId="77777777" w:rsidR="003F1861" w:rsidRDefault="003F1861" w:rsidP="00F877C8">
            <w:pPr>
              <w:pStyle w:val="TLTextBoldUnderlined"/>
              <w:rPr>
                <w:lang w:val="en-US"/>
              </w:rPr>
            </w:pPr>
            <w:r>
              <w:rPr>
                <w:lang w:val="en-US"/>
              </w:rPr>
              <w:t>(ΟΙΚ32.01.06)</w:t>
            </w:r>
          </w:p>
        </w:tc>
        <w:tc>
          <w:tcPr>
            <w:tcW w:w="7512" w:type="dxa"/>
            <w:hideMark/>
          </w:tcPr>
          <w:p w14:paraId="62A92A8A" w14:textId="77777777" w:rsidR="003F1861" w:rsidRDefault="003F1861" w:rsidP="00F877C8">
            <w:pPr>
              <w:pStyle w:val="TLTextBoldUnderlined"/>
            </w:pPr>
            <w:r>
              <w:t xml:space="preserve">Προμήθεια, μεταφορά επί τόπου, διάστρωση και συμπύκνωση σκυροδέματος με χρήση αντλίας ή </w:t>
            </w:r>
            <w:proofErr w:type="spellStart"/>
            <w:r>
              <w:t>πυργογερανού</w:t>
            </w:r>
            <w:proofErr w:type="spellEnd"/>
            <w:r>
              <w:t>, για κατασκευές από σκυρόδεμα κατηγορίας C25/30</w:t>
            </w:r>
          </w:p>
        </w:tc>
      </w:tr>
    </w:tbl>
    <w:p w14:paraId="2562D769" w14:textId="77777777" w:rsidR="003F1861" w:rsidRPr="00063F32" w:rsidRDefault="003F1861" w:rsidP="003F1861">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3F1861" w14:paraId="4353D124" w14:textId="77777777" w:rsidTr="00F877C8">
        <w:tc>
          <w:tcPr>
            <w:tcW w:w="2127" w:type="dxa"/>
          </w:tcPr>
          <w:p w14:paraId="5BEE9808" w14:textId="77777777" w:rsidR="003F1861" w:rsidRPr="00063F32" w:rsidRDefault="003F1861" w:rsidP="00F877C8">
            <w:pPr>
              <w:pStyle w:val="TLText"/>
            </w:pPr>
          </w:p>
        </w:tc>
        <w:tc>
          <w:tcPr>
            <w:tcW w:w="7512" w:type="dxa"/>
            <w:hideMark/>
          </w:tcPr>
          <w:p w14:paraId="6B4B5048" w14:textId="77777777" w:rsidR="003F1861" w:rsidRDefault="003F1861" w:rsidP="00F877C8">
            <w:pPr>
              <w:pStyle w:val="TLText"/>
              <w:rPr>
                <w:lang w:val="en-GB"/>
              </w:rPr>
            </w:pPr>
            <w:r>
              <w:t>(Κωδικός Αναθεώρησης ΟΙΚ 3215)</w:t>
            </w:r>
          </w:p>
        </w:tc>
      </w:tr>
    </w:tbl>
    <w:p w14:paraId="018B3D01" w14:textId="77777777" w:rsidR="003F1861" w:rsidRDefault="003F1861" w:rsidP="003F1861">
      <w:pPr>
        <w:pStyle w:val="TLText"/>
        <w:rPr>
          <w:lang w:val="en-US"/>
        </w:rPr>
      </w:pPr>
    </w:p>
    <w:p w14:paraId="55B00A8E" w14:textId="77777777" w:rsidR="003F1861" w:rsidRPr="00063F32" w:rsidRDefault="003F1861" w:rsidP="003F1861">
      <w:pPr>
        <w:pStyle w:val="TLText"/>
      </w:pPr>
      <w:r w:rsidRPr="00063F32">
        <w:t>Παραγωγή ή προμήθεια και μεταφορά επί τόπου του έργου σκυροδέματος οποιασδήποτε κατηγορίας ή ποιότητος, σύμφωνα με τις διατάξεις του Κανονισμού Τεχνολογίας Σκυροδέματος (ΚΤΣ), με την διάστρωση με χρήση αντλίας σκυροδέματος ή πυργογερανού και την συμπύκνωση αυτού επί των καλουπιών ή/και λοιπών επιφανειών υποδοχής σκυροδέματος, χωρίς την δαπάνη κατασκευής των καλουπιών, σύμφωνα με την μελέτη του έργου,και τις ΕΤΕΠ:</w:t>
      </w:r>
    </w:p>
    <w:p w14:paraId="5D91D675" w14:textId="77777777" w:rsidR="003F1861" w:rsidRPr="00063F32" w:rsidRDefault="003F1861" w:rsidP="003F1861">
      <w:pPr>
        <w:pStyle w:val="TLText"/>
      </w:pPr>
    </w:p>
    <w:p w14:paraId="3EDD28E3" w14:textId="77777777" w:rsidR="003F1861" w:rsidRPr="00063F32" w:rsidRDefault="003F1861" w:rsidP="003F1861">
      <w:pPr>
        <w:pStyle w:val="TLText"/>
      </w:pPr>
      <w:r w:rsidRPr="00063F32">
        <w:t>01-01-01-00 ‘Παραγωγή και μεταφορά σκυροδέματος’,</w:t>
      </w:r>
    </w:p>
    <w:p w14:paraId="457652E6" w14:textId="77777777" w:rsidR="003F1861" w:rsidRPr="00063F32" w:rsidRDefault="003F1861" w:rsidP="003F1861">
      <w:pPr>
        <w:pStyle w:val="TLText"/>
      </w:pPr>
      <w:r w:rsidRPr="00063F32">
        <w:t>01-01-02-00 ‘Διάστρωση σκυροδέματος’,</w:t>
      </w:r>
    </w:p>
    <w:p w14:paraId="67571180" w14:textId="77777777" w:rsidR="003F1861" w:rsidRPr="00063F32" w:rsidRDefault="003F1861" w:rsidP="003F1861">
      <w:pPr>
        <w:pStyle w:val="TLText"/>
      </w:pPr>
      <w:r w:rsidRPr="00063F32">
        <w:t>01-01-03-00 ‘Συντήρηση σκυροδέματος’,</w:t>
      </w:r>
    </w:p>
    <w:p w14:paraId="12475470" w14:textId="77777777" w:rsidR="003F1861" w:rsidRPr="00063F32" w:rsidRDefault="003F1861" w:rsidP="003F1861">
      <w:pPr>
        <w:pStyle w:val="TLText"/>
      </w:pPr>
      <w:r w:rsidRPr="00063F32">
        <w:t>01-01-04-00 ‘Εργοταξιακά συγκροτήματα παραγωγής σκυροδέματος’,</w:t>
      </w:r>
    </w:p>
    <w:p w14:paraId="557F069B" w14:textId="77777777" w:rsidR="003F1861" w:rsidRPr="00063F32" w:rsidRDefault="003F1861" w:rsidP="003F1861">
      <w:pPr>
        <w:pStyle w:val="TLText"/>
      </w:pPr>
      <w:r w:rsidRPr="00063F32">
        <w:t>01-01-05-00 ‘Δονητική συμπύκνωση σκυροδέματος’,</w:t>
      </w:r>
    </w:p>
    <w:p w14:paraId="052D51D0" w14:textId="77777777" w:rsidR="003F1861" w:rsidRPr="00063F32" w:rsidRDefault="003F1861" w:rsidP="003F1861">
      <w:pPr>
        <w:pStyle w:val="TLText"/>
      </w:pPr>
      <w:r w:rsidRPr="00063F32">
        <w:t>01-01-07-00 ‘Σκυροδετήσεις ογκωδών κατασκευών’.</w:t>
      </w:r>
    </w:p>
    <w:p w14:paraId="36A84273" w14:textId="77777777" w:rsidR="003F1861" w:rsidRPr="00063F32" w:rsidRDefault="003F1861" w:rsidP="003F1861">
      <w:pPr>
        <w:pStyle w:val="TLText"/>
      </w:pPr>
    </w:p>
    <w:p w14:paraId="7009FDDB" w14:textId="77777777" w:rsidR="003F1861" w:rsidRPr="00063F32" w:rsidRDefault="003F1861" w:rsidP="003F1861">
      <w:pPr>
        <w:pStyle w:val="TLText"/>
      </w:pPr>
      <w:r w:rsidRPr="00063F32">
        <w:t>Επισημαίνεται ότι απαγορεύεται αυστηρά η προσθήκη νερού στο σκυρόδεμα επί τόπου του έργου.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συνθέσεως.</w:t>
      </w:r>
    </w:p>
    <w:p w14:paraId="4A5CB0B8" w14:textId="77777777" w:rsidR="003F1861" w:rsidRPr="00063F32" w:rsidRDefault="003F1861" w:rsidP="003F1861">
      <w:pPr>
        <w:pStyle w:val="TLText"/>
      </w:pPr>
      <w:r w:rsidRPr="00063F32">
        <w:t>Στην τιμή περιλαμβάνονται:</w:t>
      </w:r>
    </w:p>
    <w:p w14:paraId="60F46DEA" w14:textId="77777777" w:rsidR="003F1861" w:rsidRPr="00063F32" w:rsidRDefault="003F1861" w:rsidP="003F1861">
      <w:pPr>
        <w:pStyle w:val="TLText"/>
      </w:pPr>
    </w:p>
    <w:p w14:paraId="1C299981" w14:textId="77777777" w:rsidR="003F1861" w:rsidRPr="00063F32" w:rsidRDefault="003F1861" w:rsidP="003F1861">
      <w:pPr>
        <w:pStyle w:val="TLText"/>
      </w:pPr>
      <w:r w:rsidRPr="00063F32">
        <w:t xml:space="preserve">α. Η προμήθεια, η μεταφορά από οποιαδήποτε απόσταση στη θέση εκτέλεσης του έργου, του σκυροδέματος εφόσον πρόκειται για εργοστασιακό 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στο εργοτάξιο (εργοταξιακό σκυρόδεμα), οι σταλίες των αυτοκινήτων μεταφοράς αδρανών υλικών και σκυροδέματος, η παρασκευή το μίγματος και η μεταφορά του σκυροδέματος στο εργοτάξιο προς διάστρωση. Επισημαίνεται ότι στην τιμή ανά κατηγορία σκυροδέματος συμπεριλαμβάνεται η δαπάνη της εκάστοτε απαιτούμενης ποσότητας τσιμέντου για την επίτευξη των προβλεπομένων χαρακτηριστικών (αντοχής, εργασίμου κλπ) υπό την εφαρμοζόμενη κοκκομετρική διαβάθμιση των αδρανών κατά περίπτωση. Σε ουδεμία περίπτωση επιμετράται ιδιαίτερα η ενσωματούμενη ποσότητα τσιμέντου στο σκυρόδεμα. Η απαιτούμενη κοκκομετρική διαβάθμιση των αδρανών και η περιεκτικότητα σε τσιμέντο για την επίτευξη της ζητούμενης χαρακτηριστικής αντοχής του σκυροδέματος καθορίζεται εργαστηριακά με δαπάνη του </w:t>
      </w:r>
      <w:r>
        <w:rPr>
          <w:lang w:val="en-US"/>
        </w:rPr>
        <w:t>A</w:t>
      </w:r>
      <w:r w:rsidRPr="00063F32">
        <w:t>ναδόχου.</w:t>
      </w:r>
    </w:p>
    <w:p w14:paraId="02F2A822" w14:textId="77777777" w:rsidR="003F1861" w:rsidRPr="00063F32" w:rsidRDefault="003F1861" w:rsidP="003F1861">
      <w:pPr>
        <w:pStyle w:val="TLText"/>
      </w:pPr>
      <w:r w:rsidRPr="00063F32">
        <w:t>β. Τα πάσης φύσεως πρόσθετα (πλήν ρευστοποιητικών και επιβραδυντικών πήξεως) που προβλέπονται από την εγκεκριμένη, κατά περίπτωση, μελέτη συνθέσεως, επιμετρώνται και πληρώνονται ιδιαιτέρως.</w:t>
      </w:r>
    </w:p>
    <w:p w14:paraId="3228D1A8" w14:textId="77777777" w:rsidR="003F1861" w:rsidRPr="00063F32" w:rsidRDefault="003F1861" w:rsidP="003F1861">
      <w:pPr>
        <w:pStyle w:val="TLText"/>
      </w:pPr>
      <w:r w:rsidRPr="00063F32">
        <w:t>γ. Η δαπάνη χρήσεως δονητών μάζας ή/και επιφανείας και η διαμόρφωση της άνω στάθμης των σκυροδοτουμένων στοιχείων (τελικής ή προσωρινής), σύμφωνα με τα καθοριζόμενα στην μελέτη του έργου αναφορικά με την ποιότητα και τις ανοχές του τελειώματος.</w:t>
      </w:r>
    </w:p>
    <w:p w14:paraId="62FFE170" w14:textId="77777777" w:rsidR="003F1861" w:rsidRPr="00063F32" w:rsidRDefault="003F1861" w:rsidP="003F1861">
      <w:pPr>
        <w:pStyle w:val="TLText"/>
      </w:pPr>
      <w:r w:rsidRPr="00063F32">
        <w:t>δ. Συμπεριλαμβάνεται επίσης ανηγμένη η δαπάνη σταλίας των οχημάτων μεταφοράς του σκυροδέματος (βαρέλας), η δαπάνη μετάβασης επί τόπου, στησίματος και επιστροφής της πρέσσας σκυροδέματος και η περισυλλογή, φόρτωση και απομάκρυνση τυχόν υπερχειλίσεων σκυροδέματος από την θέση σκυροδέτησης.</w:t>
      </w:r>
    </w:p>
    <w:p w14:paraId="0D787A81" w14:textId="77777777" w:rsidR="003F1861" w:rsidRPr="00063F32" w:rsidRDefault="003F1861" w:rsidP="003F1861">
      <w:pPr>
        <w:pStyle w:val="TLText"/>
      </w:pPr>
      <w:r w:rsidRPr="00063F32">
        <w:t>ε. Δεν συμπεριλαμβάνεται η πρόσθετη επεξεργασία διαμόρφωσης δαπέδων ειδικών απαιτήσεων (λ.χ. βιομηχανικό δάπεδο).</w:t>
      </w:r>
    </w:p>
    <w:p w14:paraId="62006128" w14:textId="77777777" w:rsidR="003F1861" w:rsidRPr="00063F32" w:rsidRDefault="003F1861" w:rsidP="003F1861">
      <w:pPr>
        <w:pStyle w:val="TLText"/>
      </w:pPr>
    </w:p>
    <w:p w14:paraId="439C2182" w14:textId="77777777" w:rsidR="003F1861" w:rsidRPr="00063F32" w:rsidRDefault="003F1861" w:rsidP="003F1861">
      <w:pPr>
        <w:pStyle w:val="TLText"/>
      </w:pPr>
      <w:r w:rsidRPr="00063F32">
        <w:t>Οι τιμές έχουν εφαρμογή σε πάσης φύσεως κατασκευές από σκυρόδεμα, εκτός από κελύφη, αψίδες και τρούλους.</w:t>
      </w:r>
    </w:p>
    <w:p w14:paraId="57BE5A3B" w14:textId="77777777" w:rsidR="003F1861" w:rsidRPr="00063F32" w:rsidRDefault="003F1861" w:rsidP="003F1861">
      <w:pPr>
        <w:pStyle w:val="TLText"/>
      </w:pPr>
      <w:r w:rsidRPr="00063F32">
        <w:lastRenderedPageBreak/>
        <w:t>Επιμέτρηση ανά κυβικό μέτρο κατασκευασθέντος στοιχείου από σκυρόδεμα, σύμφωνα με τις προβλεπόμενες από την μελέτη διαστάσεις.</w:t>
      </w:r>
    </w:p>
    <w:p w14:paraId="3C9879C0" w14:textId="77777777" w:rsidR="003F1861" w:rsidRPr="00063F32" w:rsidRDefault="003F1861" w:rsidP="003F1861">
      <w:pPr>
        <w:pStyle w:val="TLText"/>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3F1861" w14:paraId="48EAE78B" w14:textId="77777777" w:rsidTr="003F1861">
        <w:tc>
          <w:tcPr>
            <w:tcW w:w="1134" w:type="dxa"/>
            <w:hideMark/>
          </w:tcPr>
          <w:p w14:paraId="40839F4E" w14:textId="77777777" w:rsidR="003F1861" w:rsidRDefault="003F1861" w:rsidP="00F877C8">
            <w:pPr>
              <w:pStyle w:val="TLTextUnderlined"/>
            </w:pPr>
            <w:r>
              <w:t>ΕΥΡΩ</w:t>
            </w:r>
          </w:p>
        </w:tc>
        <w:tc>
          <w:tcPr>
            <w:tcW w:w="1843" w:type="dxa"/>
            <w:hideMark/>
          </w:tcPr>
          <w:p w14:paraId="14834409" w14:textId="77777777" w:rsidR="003F1861" w:rsidRDefault="003F1861" w:rsidP="00F877C8">
            <w:pPr>
              <w:pStyle w:val="TLTextRight"/>
            </w:pPr>
            <w:r>
              <w:t>(Ολογράφως):</w:t>
            </w:r>
          </w:p>
        </w:tc>
        <w:tc>
          <w:tcPr>
            <w:tcW w:w="6662" w:type="dxa"/>
            <w:hideMark/>
          </w:tcPr>
          <w:p w14:paraId="0AD5D8CD" w14:textId="77777777" w:rsidR="003F1861" w:rsidRDefault="003F1861" w:rsidP="00F877C8">
            <w:pPr>
              <w:pStyle w:val="TLText"/>
            </w:pPr>
            <w:r>
              <w:t>εκατόν ένα ευρώ</w:t>
            </w:r>
          </w:p>
        </w:tc>
      </w:tr>
      <w:tr w:rsidR="003F1861" w14:paraId="27DA6EBE" w14:textId="77777777" w:rsidTr="003F1861">
        <w:tc>
          <w:tcPr>
            <w:tcW w:w="1134" w:type="dxa"/>
          </w:tcPr>
          <w:p w14:paraId="76C1ACBD" w14:textId="77777777" w:rsidR="003F1861" w:rsidRDefault="003F1861" w:rsidP="00F877C8">
            <w:pPr>
              <w:pStyle w:val="TLTextUnderlined"/>
            </w:pPr>
          </w:p>
        </w:tc>
        <w:tc>
          <w:tcPr>
            <w:tcW w:w="1843" w:type="dxa"/>
            <w:hideMark/>
          </w:tcPr>
          <w:p w14:paraId="7F0CC86A" w14:textId="77777777" w:rsidR="003F1861" w:rsidRDefault="003F1861" w:rsidP="00F877C8">
            <w:pPr>
              <w:pStyle w:val="TLTextRight"/>
            </w:pPr>
            <w:r>
              <w:t>(Αριθμητικώς):</w:t>
            </w:r>
          </w:p>
        </w:tc>
        <w:tc>
          <w:tcPr>
            <w:tcW w:w="6662" w:type="dxa"/>
            <w:hideMark/>
          </w:tcPr>
          <w:p w14:paraId="28719128" w14:textId="77777777" w:rsidR="003F1861" w:rsidRDefault="003F1861" w:rsidP="00F877C8">
            <w:pPr>
              <w:pStyle w:val="TLTextBold"/>
              <w:rPr>
                <w:lang w:val="en-US"/>
              </w:rPr>
            </w:pPr>
            <w:r>
              <w:rPr>
                <w:lang w:val="en-US"/>
              </w:rPr>
              <w:t>101.00€</w:t>
            </w:r>
          </w:p>
        </w:tc>
      </w:tr>
    </w:tbl>
    <w:p w14:paraId="0A468B46" w14:textId="77777777" w:rsidR="00D7573A" w:rsidRDefault="00D7573A" w:rsidP="00D7573A">
      <w:pPr>
        <w:pStyle w:val="TLText"/>
      </w:pPr>
    </w:p>
    <w:p w14:paraId="27472348" w14:textId="77777777" w:rsidR="00ED58C3" w:rsidRDefault="00ED58C3" w:rsidP="00D7573A">
      <w:pPr>
        <w:pStyle w:val="TLText"/>
      </w:pPr>
    </w:p>
    <w:p w14:paraId="6BF20E39" w14:textId="77777777" w:rsidR="00ED58C3" w:rsidRDefault="00ED58C3" w:rsidP="00D7573A">
      <w:pPr>
        <w:pStyle w:val="TLText"/>
      </w:pPr>
    </w:p>
    <w:p w14:paraId="092FFB6F" w14:textId="77777777" w:rsidR="00ED58C3" w:rsidRDefault="00ED58C3" w:rsidP="00D7573A">
      <w:pPr>
        <w:pStyle w:val="TLText"/>
      </w:pPr>
    </w:p>
    <w:p w14:paraId="3724A161" w14:textId="77777777" w:rsidR="00ED58C3" w:rsidRDefault="00ED58C3" w:rsidP="00D7573A">
      <w:pPr>
        <w:pStyle w:val="TLText"/>
      </w:pPr>
    </w:p>
    <w:p w14:paraId="69AB9BA0" w14:textId="77777777" w:rsidR="00ED58C3" w:rsidRDefault="00ED58C3" w:rsidP="00D7573A">
      <w:pPr>
        <w:pStyle w:val="TLText"/>
      </w:pPr>
    </w:p>
    <w:p w14:paraId="3ECDBB5B" w14:textId="77777777" w:rsidR="00ED58C3" w:rsidRDefault="00ED58C3" w:rsidP="00D7573A">
      <w:pPr>
        <w:pStyle w:val="TLText"/>
      </w:pPr>
    </w:p>
    <w:p w14:paraId="1BC151BA" w14:textId="77777777" w:rsidR="00ED58C3" w:rsidRDefault="00ED58C3" w:rsidP="00D7573A">
      <w:pPr>
        <w:pStyle w:val="TLText"/>
      </w:pPr>
    </w:p>
    <w:p w14:paraId="72E88A5F" w14:textId="77777777" w:rsidR="00ED58C3" w:rsidRPr="00ED58C3" w:rsidRDefault="00ED58C3" w:rsidP="00D7573A">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D7573A" w:rsidRPr="00FD45D1" w14:paraId="551FAB26" w14:textId="77777777" w:rsidTr="006C3811">
        <w:tc>
          <w:tcPr>
            <w:tcW w:w="2127" w:type="dxa"/>
            <w:hideMark/>
          </w:tcPr>
          <w:p w14:paraId="4F59B5D3" w14:textId="32378A7D" w:rsidR="00D7573A" w:rsidRDefault="00D7573A" w:rsidP="006C3811">
            <w:pPr>
              <w:pStyle w:val="TLTextBoldUnderlined"/>
              <w:rPr>
                <w:lang w:val="en-US"/>
              </w:rPr>
            </w:pPr>
            <w:proofErr w:type="spellStart"/>
            <w:r>
              <w:rPr>
                <w:lang w:val="en-US"/>
              </w:rPr>
              <w:t>Άρθρο</w:t>
            </w:r>
            <w:proofErr w:type="spellEnd"/>
            <w:r>
              <w:rPr>
                <w:lang w:val="en-US"/>
              </w:rPr>
              <w:t xml:space="preserve"> A.T. 2.0</w:t>
            </w:r>
            <w:r w:rsidR="00C370F3">
              <w:rPr>
                <w:lang w:val="en-US"/>
              </w:rPr>
              <w:t>6</w:t>
            </w:r>
            <w:r>
              <w:rPr>
                <w:lang w:val="en-US"/>
              </w:rPr>
              <w:t>:</w:t>
            </w:r>
          </w:p>
          <w:p w14:paraId="3FA13EBD" w14:textId="68BB0A7A" w:rsidR="00D7573A" w:rsidRDefault="008318BE" w:rsidP="008318BE">
            <w:pPr>
              <w:pStyle w:val="TLTextBoldUnderlined"/>
              <w:jc w:val="center"/>
              <w:rPr>
                <w:lang w:val="en-US"/>
              </w:rPr>
            </w:pPr>
            <w:r>
              <w:rPr>
                <w:lang w:val="en-US"/>
              </w:rPr>
              <w:t xml:space="preserve">ΝΕΟ </w:t>
            </w:r>
          </w:p>
        </w:tc>
        <w:tc>
          <w:tcPr>
            <w:tcW w:w="7512" w:type="dxa"/>
            <w:hideMark/>
          </w:tcPr>
          <w:p w14:paraId="4035BE66" w14:textId="7EE2B3E3" w:rsidR="00764526" w:rsidRPr="00764526" w:rsidRDefault="008318BE" w:rsidP="00764526">
            <w:pPr>
              <w:pStyle w:val="TLTextBoldUnderlined"/>
            </w:pPr>
            <w:r>
              <w:t>Κατασκευή μεταλλικής προσωρινής στέγης επικάλυψης στέψης κτιρίου .</w:t>
            </w:r>
          </w:p>
          <w:p w14:paraId="27F09F65" w14:textId="4C3B05F7" w:rsidR="00D7573A" w:rsidRDefault="00D7573A" w:rsidP="006C3811">
            <w:pPr>
              <w:pStyle w:val="TLTextBoldUnderlined"/>
            </w:pPr>
          </w:p>
        </w:tc>
      </w:tr>
    </w:tbl>
    <w:p w14:paraId="3AF5B941" w14:textId="77777777" w:rsidR="00D7573A" w:rsidRPr="00063F32" w:rsidRDefault="00D7573A" w:rsidP="00D7573A">
      <w:pPr>
        <w:pStyle w:val="TLText"/>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D7573A" w14:paraId="4F6A905D" w14:textId="77777777" w:rsidTr="00764526">
        <w:tc>
          <w:tcPr>
            <w:tcW w:w="2127" w:type="dxa"/>
          </w:tcPr>
          <w:p w14:paraId="7FD0D464" w14:textId="77777777" w:rsidR="00D7573A" w:rsidRPr="00063F32" w:rsidRDefault="00D7573A" w:rsidP="006C3811">
            <w:pPr>
              <w:pStyle w:val="TLText"/>
            </w:pPr>
          </w:p>
        </w:tc>
        <w:tc>
          <w:tcPr>
            <w:tcW w:w="7512" w:type="dxa"/>
            <w:hideMark/>
          </w:tcPr>
          <w:p w14:paraId="0971021C" w14:textId="6FC8944C" w:rsidR="00D7573A" w:rsidRDefault="00D7573A" w:rsidP="006C3811">
            <w:pPr>
              <w:pStyle w:val="TLText"/>
              <w:rPr>
                <w:lang w:val="en-GB"/>
              </w:rPr>
            </w:pPr>
            <w:r>
              <w:t>(Κωδικός Αναθεώρησης ΟΙΚ 610</w:t>
            </w:r>
            <w:r w:rsidR="00764526">
              <w:t>4</w:t>
            </w:r>
            <w:r>
              <w:t>)</w:t>
            </w:r>
          </w:p>
        </w:tc>
      </w:tr>
    </w:tbl>
    <w:p w14:paraId="3AEBEF3F" w14:textId="1DF9F7CC" w:rsidR="00764526" w:rsidRPr="0019486F" w:rsidRDefault="00764526" w:rsidP="0019486F">
      <w:pPr>
        <w:pStyle w:val="TLText"/>
        <w:ind w:left="720"/>
      </w:pPr>
      <w:r w:rsidRPr="00764526">
        <w:t>Κατασκευή φερόντων στοιχείων από σιδηροδοκούς ή κοιλοδοκούς κάθε τύπου, , ποιότητας S235J, οποποιωνδήποτε λοιπών διαστάσεων, κάθε σχεδίου, και σε οποιαδήποτε θέση ή ύψος από το έδαφος ή το δάπεδο εργασίας, συνδεδεμένων μεταξύ τους με κοχλίες (μπουλόνια) με διπλά περικόχλια μέσα από ειδικά διανοιγόμενες οπές και με παρεμβολή τμημάτων ελασμάτων, ή με ηλεκτροσυγκολλήσεις, σύμφωνα με την μελέτη  και έδρασή τους επί των στοιχείων θεμελίωσης ή λοιπών δομικών στοιχείων με χρήση μη συρρικνωμένου κονιάματος κατά ΕΛΟΤ ΕΝ 1504 (με σήμανση CE)</w:t>
      </w:r>
      <w:r w:rsidR="008318BE">
        <w:t xml:space="preserve">, προμήθεια και τοποθετηση μεταλλικων </w:t>
      </w:r>
      <w:r w:rsidR="0019486F">
        <w:t>πά</w:t>
      </w:r>
      <w:r w:rsidR="008318BE">
        <w:t xml:space="preserve">νελ οροφής πολυουρεθάνης </w:t>
      </w:r>
      <w:r w:rsidR="0019486F">
        <w:t xml:space="preserve">παχους 5 εκ πολυουρεθάνης και παχος λαμαρίνας 0.50 </w:t>
      </w:r>
      <w:r w:rsidR="0019486F">
        <w:rPr>
          <w:lang w:val="en-US"/>
        </w:rPr>
        <w:t>mm</w:t>
      </w:r>
      <w:r w:rsidR="0019486F" w:rsidRPr="0019486F">
        <w:t xml:space="preserve"> </w:t>
      </w:r>
      <w:r w:rsidR="0019486F">
        <w:t xml:space="preserve"> , προμηθεια και τοποθετηση καναλιου και αποχετευσης ομβριων υδατων, προμηθεια και τοποθετηση ειδικων τεμαχιων στηριξης και στεγανωσης</w:t>
      </w:r>
      <w:r w:rsidR="009E1EEF">
        <w:t xml:space="preserve"> της στεγης</w:t>
      </w:r>
      <w:r w:rsidR="0019486F">
        <w:t>.</w:t>
      </w:r>
    </w:p>
    <w:p w14:paraId="08461C61" w14:textId="77777777" w:rsidR="00764526" w:rsidRPr="00764526" w:rsidRDefault="00764526" w:rsidP="00764526">
      <w:pPr>
        <w:pStyle w:val="TLText"/>
      </w:pPr>
      <w:r w:rsidRPr="00764526">
        <w:tab/>
      </w:r>
    </w:p>
    <w:p w14:paraId="04BB7C93" w14:textId="77777777" w:rsidR="00764526" w:rsidRPr="00764526" w:rsidRDefault="00764526" w:rsidP="00764526">
      <w:pPr>
        <w:pStyle w:val="TLText"/>
      </w:pPr>
      <w:r w:rsidRPr="00764526">
        <w:tab/>
        <w:t xml:space="preserve">Περιλαμβάνεται η χρήση των απαιτουμένων ανυψωτικών μέσων. </w:t>
      </w:r>
    </w:p>
    <w:p w14:paraId="43B57C95" w14:textId="2B819E27" w:rsidR="00764526" w:rsidRPr="00764526" w:rsidRDefault="009E1EEF" w:rsidP="00764526">
      <w:pPr>
        <w:pStyle w:val="TLText"/>
        <w:ind w:left="142"/>
      </w:pPr>
      <w:r>
        <w:t xml:space="preserve">          </w:t>
      </w:r>
      <w:r w:rsidR="00764526" w:rsidRPr="00764526">
        <w:t xml:space="preserve">Τιμή ανά </w:t>
      </w:r>
      <w:r>
        <w:t>τετραγωνικο μετρο στεγης</w:t>
      </w:r>
      <w:r w:rsidR="00764526" w:rsidRPr="00764526">
        <w:t xml:space="preserve"> (</w:t>
      </w:r>
      <w:r w:rsidRPr="009E1EEF">
        <w:t>τμ</w:t>
      </w:r>
      <w:r w:rsidR="00764526" w:rsidRPr="00764526">
        <w:t>)</w:t>
      </w:r>
      <w:r>
        <w:t>.</w:t>
      </w:r>
    </w:p>
    <w:p w14:paraId="46310F5C" w14:textId="77777777" w:rsidR="00D7573A" w:rsidRPr="00764526" w:rsidRDefault="00D7573A" w:rsidP="00D7573A">
      <w:pPr>
        <w:pStyle w:val="TLText"/>
      </w:pPr>
    </w:p>
    <w:p w14:paraId="0BBD1B56" w14:textId="77777777" w:rsidR="00D7573A" w:rsidRPr="00063F32" w:rsidRDefault="00D7573A" w:rsidP="00D7573A">
      <w:pPr>
        <w:pStyle w:val="TLText"/>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1843"/>
        <w:gridCol w:w="6662"/>
      </w:tblGrid>
      <w:tr w:rsidR="00D7573A" w:rsidRPr="008318BE" w14:paraId="64CA82F5" w14:textId="77777777" w:rsidTr="006C3811">
        <w:tc>
          <w:tcPr>
            <w:tcW w:w="1134" w:type="dxa"/>
            <w:hideMark/>
          </w:tcPr>
          <w:p w14:paraId="70CE5801" w14:textId="77777777" w:rsidR="00D7573A" w:rsidRDefault="00D7573A" w:rsidP="006C3811">
            <w:pPr>
              <w:pStyle w:val="TLTextUnderlined"/>
            </w:pPr>
            <w:r>
              <w:t>ΕΥΡΩ</w:t>
            </w:r>
          </w:p>
        </w:tc>
        <w:tc>
          <w:tcPr>
            <w:tcW w:w="1843" w:type="dxa"/>
            <w:hideMark/>
          </w:tcPr>
          <w:p w14:paraId="37130D2F" w14:textId="77777777" w:rsidR="00D7573A" w:rsidRDefault="00D7573A" w:rsidP="006C3811">
            <w:pPr>
              <w:pStyle w:val="TLTextRight"/>
            </w:pPr>
            <w:r>
              <w:t>(Ολογράφως):</w:t>
            </w:r>
          </w:p>
        </w:tc>
        <w:tc>
          <w:tcPr>
            <w:tcW w:w="6662" w:type="dxa"/>
            <w:hideMark/>
          </w:tcPr>
          <w:p w14:paraId="70ED906C" w14:textId="7340910C" w:rsidR="00D7573A" w:rsidRDefault="00764526" w:rsidP="006C3811">
            <w:pPr>
              <w:pStyle w:val="TLText"/>
            </w:pPr>
            <w:r>
              <w:t xml:space="preserve"> </w:t>
            </w:r>
            <w:r w:rsidR="00356494">
              <w:t>Εκατόν είκοσι πέντε</w:t>
            </w:r>
            <w:r>
              <w:t xml:space="preserve"> </w:t>
            </w:r>
            <w:r w:rsidR="00D7573A">
              <w:t xml:space="preserve"> ευρώ</w:t>
            </w:r>
            <w:r>
              <w:t xml:space="preserve"> </w:t>
            </w:r>
          </w:p>
        </w:tc>
      </w:tr>
      <w:tr w:rsidR="00D7573A" w14:paraId="470C93F5" w14:textId="77777777" w:rsidTr="006C3811">
        <w:tc>
          <w:tcPr>
            <w:tcW w:w="1134" w:type="dxa"/>
          </w:tcPr>
          <w:p w14:paraId="480ED76E" w14:textId="77777777" w:rsidR="00D7573A" w:rsidRPr="00764526" w:rsidRDefault="00D7573A" w:rsidP="006C3811">
            <w:pPr>
              <w:pStyle w:val="TLTextUnderlined"/>
              <w:rPr>
                <w:lang w:val="el-GR"/>
              </w:rPr>
            </w:pPr>
          </w:p>
        </w:tc>
        <w:tc>
          <w:tcPr>
            <w:tcW w:w="1843" w:type="dxa"/>
            <w:hideMark/>
          </w:tcPr>
          <w:p w14:paraId="7C6B7C69" w14:textId="77777777" w:rsidR="00D7573A" w:rsidRDefault="00D7573A" w:rsidP="006C3811">
            <w:pPr>
              <w:pStyle w:val="TLTextRight"/>
            </w:pPr>
            <w:r>
              <w:t>(Αριθμητικώς):</w:t>
            </w:r>
          </w:p>
        </w:tc>
        <w:tc>
          <w:tcPr>
            <w:tcW w:w="6662" w:type="dxa"/>
            <w:hideMark/>
          </w:tcPr>
          <w:p w14:paraId="4290C619" w14:textId="7BEF1F34" w:rsidR="00D7573A" w:rsidRDefault="00356494" w:rsidP="006C3811">
            <w:pPr>
              <w:pStyle w:val="TLTextBold"/>
              <w:rPr>
                <w:lang w:val="en-US"/>
              </w:rPr>
            </w:pPr>
            <w:r>
              <w:rPr>
                <w:lang w:val="en-US"/>
              </w:rPr>
              <w:t>125.00</w:t>
            </w:r>
            <w:r w:rsidR="00764526">
              <w:rPr>
                <w:lang w:val="en-US"/>
              </w:rPr>
              <w:t xml:space="preserve"> </w:t>
            </w:r>
            <w:r w:rsidR="00D7573A">
              <w:rPr>
                <w:lang w:val="en-US"/>
              </w:rPr>
              <w:t>€</w:t>
            </w:r>
          </w:p>
        </w:tc>
      </w:tr>
    </w:tbl>
    <w:p w14:paraId="530B1074" w14:textId="77777777" w:rsidR="003F1861" w:rsidRDefault="003F1861" w:rsidP="003F1861">
      <w:pPr>
        <w:pStyle w:val="TLText"/>
        <w:rPr>
          <w:b/>
          <w:bCs/>
          <w:sz w:val="24"/>
          <w:u w:val="single"/>
          <w:lang w:val="en-US"/>
        </w:rPr>
      </w:pPr>
    </w:p>
    <w:p w14:paraId="3FE57410" w14:textId="77777777" w:rsidR="003F1861" w:rsidRDefault="003F1861" w:rsidP="003F1861">
      <w:pPr>
        <w:pStyle w:val="TLText"/>
        <w:rPr>
          <w:b/>
          <w:bCs/>
          <w:sz w:val="24"/>
          <w:u w:val="single"/>
          <w:lang w:val="en-US"/>
        </w:rPr>
      </w:pPr>
    </w:p>
    <w:p w14:paraId="682DA7BF" w14:textId="6A830861" w:rsidR="003F1861" w:rsidRDefault="003F1861" w:rsidP="003F1861">
      <w:pPr>
        <w:pStyle w:val="TLText"/>
        <w:rPr>
          <w:b/>
          <w:bCs/>
          <w:sz w:val="24"/>
          <w:u w:val="single"/>
          <w:lang w:val="en-US"/>
        </w:rPr>
      </w:pPr>
      <w:r w:rsidRPr="009E46BA">
        <w:rPr>
          <w:b/>
          <w:bCs/>
          <w:sz w:val="24"/>
          <w:u w:val="single"/>
          <w:lang w:val="en-US"/>
        </w:rPr>
        <w:t>ΟΜΑΔΑ: ΑΠΟΛΟΓΙΣΤΙΚΑ</w:t>
      </w:r>
    </w:p>
    <w:p w14:paraId="3A894B7D" w14:textId="77777777" w:rsidR="003F1861" w:rsidRDefault="003F1861" w:rsidP="003F1861">
      <w:pPr>
        <w:pStyle w:val="TLText"/>
        <w:rPr>
          <w:b/>
          <w:bCs/>
          <w:sz w:val="24"/>
          <w:u w:val="single"/>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3F1861" w:rsidRPr="00B96958" w14:paraId="3D570D67" w14:textId="77777777" w:rsidTr="00F877C8">
        <w:tc>
          <w:tcPr>
            <w:tcW w:w="2127" w:type="dxa"/>
            <w:hideMark/>
          </w:tcPr>
          <w:p w14:paraId="4021D2FA" w14:textId="77777777" w:rsidR="003F1861" w:rsidRPr="009E46BA" w:rsidRDefault="003F1861" w:rsidP="00F877C8">
            <w:pPr>
              <w:pStyle w:val="TLTextBoldUnderlined"/>
            </w:pPr>
            <w:r w:rsidRPr="009E46BA">
              <w:t xml:space="preserve">Άρθρο </w:t>
            </w:r>
            <w:r>
              <w:rPr>
                <w:lang w:val="en-US"/>
              </w:rPr>
              <w:t>A</w:t>
            </w:r>
            <w:r w:rsidRPr="009E46BA">
              <w:t>.</w:t>
            </w:r>
            <w:r>
              <w:rPr>
                <w:lang w:val="en-US"/>
              </w:rPr>
              <w:t>T</w:t>
            </w:r>
            <w:r w:rsidRPr="009E46BA">
              <w:t>. 3.01:</w:t>
            </w:r>
          </w:p>
          <w:p w14:paraId="6CA78F1E" w14:textId="77777777" w:rsidR="003F1861" w:rsidRPr="009E46BA" w:rsidRDefault="003F1861" w:rsidP="00F877C8">
            <w:pPr>
              <w:pStyle w:val="TLTextBoldUnderlined"/>
            </w:pPr>
            <w:r w:rsidRPr="009E46BA">
              <w:t>(ΟΙΚ Ν20.50.06)</w:t>
            </w:r>
          </w:p>
        </w:tc>
        <w:tc>
          <w:tcPr>
            <w:tcW w:w="7512" w:type="dxa"/>
            <w:hideMark/>
          </w:tcPr>
          <w:p w14:paraId="732A6AFB" w14:textId="77777777" w:rsidR="003F1861" w:rsidRDefault="003F1861" w:rsidP="00F877C8">
            <w:pPr>
              <w:pStyle w:val="TLTextBoldUnderlined"/>
            </w:pPr>
            <w:r w:rsidRPr="009E46BA">
              <w:t xml:space="preserve">Διαχείριση αποβλήτων εκσκαφών, κατασκευών και κατεδαφίσεων (ΑEKK). Υλικά κατεδαφίσεων χωρίς πολλά </w:t>
            </w:r>
            <w:proofErr w:type="spellStart"/>
            <w:r w:rsidRPr="009E46BA">
              <w:t>πρόσμικτα</w:t>
            </w:r>
            <w:proofErr w:type="spellEnd"/>
          </w:p>
        </w:tc>
      </w:tr>
    </w:tbl>
    <w:p w14:paraId="4FAA09C0" w14:textId="77777777" w:rsidR="003F1861" w:rsidRPr="00063F32" w:rsidRDefault="003F1861" w:rsidP="003F1861">
      <w:pPr>
        <w:pStyle w:val="TL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7"/>
        <w:gridCol w:w="7512"/>
      </w:tblGrid>
      <w:tr w:rsidR="003F1861" w14:paraId="74782B2A" w14:textId="77777777" w:rsidTr="00F877C8">
        <w:trPr>
          <w:trHeight w:val="80"/>
        </w:trPr>
        <w:tc>
          <w:tcPr>
            <w:tcW w:w="2127" w:type="dxa"/>
          </w:tcPr>
          <w:p w14:paraId="4944E2B7" w14:textId="77777777" w:rsidR="003F1861" w:rsidRPr="00063F32" w:rsidRDefault="003F1861" w:rsidP="00F877C8">
            <w:pPr>
              <w:pStyle w:val="TLText"/>
            </w:pPr>
          </w:p>
        </w:tc>
        <w:tc>
          <w:tcPr>
            <w:tcW w:w="7512" w:type="dxa"/>
            <w:hideMark/>
          </w:tcPr>
          <w:p w14:paraId="72BA69C2" w14:textId="77777777" w:rsidR="003F1861" w:rsidRDefault="003F1861" w:rsidP="00F877C8">
            <w:pPr>
              <w:pStyle w:val="TLText"/>
              <w:rPr>
                <w:lang w:val="en-GB"/>
              </w:rPr>
            </w:pPr>
            <w:r>
              <w:t>(Κωδικός Αναθεώρησης ΟΙΚ 2172)</w:t>
            </w:r>
          </w:p>
        </w:tc>
      </w:tr>
    </w:tbl>
    <w:p w14:paraId="411CD57B" w14:textId="77777777" w:rsidR="003F1861" w:rsidRPr="009E46BA" w:rsidRDefault="003F1861" w:rsidP="003F1861">
      <w:pPr>
        <w:pStyle w:val="TLText"/>
        <w:rPr>
          <w:b/>
          <w:bCs/>
          <w:sz w:val="24"/>
          <w:u w:val="single"/>
          <w:lang w:val="en-US"/>
        </w:rPr>
      </w:pPr>
    </w:p>
    <w:p w14:paraId="0A36A6D4" w14:textId="77777777" w:rsidR="003F1861" w:rsidRDefault="003F1861" w:rsidP="003F1861">
      <w:pPr>
        <w:pStyle w:val="TLTextCentered"/>
        <w:jc w:val="left"/>
      </w:pPr>
      <w:r>
        <w:t xml:space="preserve">Διαχείριση αποβλήτων εκσκαφών, κατασκευών και κατεδαφίσεων (ΑΕΚΚ) και γενικά κάθε υλικού ή αντικειμένου από εκσκαφές, κατασκευές και κατεδαφίσεις που θεωρείται απόβλητο κατά την έννοια του άρθρου 20 του Ν. 2939/2001, και όπως τροποποιήθηκε από το άρθρο 6 του Ν. 3854/2010 και της υπ. </w:t>
      </w:r>
      <w:proofErr w:type="spellStart"/>
      <w:r>
        <w:t>αριθμ</w:t>
      </w:r>
      <w:proofErr w:type="spellEnd"/>
      <w:r>
        <w:t xml:space="preserve">. 36259/1757/Ε103/23-08-2010 ΚΥΑ, ΦΕΚ 1312 Β/24-08-2010. Στην τιμή </w:t>
      </w:r>
      <w:r>
        <w:lastRenderedPageBreak/>
        <w:t xml:space="preserve">περιλαμβάνεται ο διαχωρισμός των υλικών, το κόστος υποδοχής σε αποδεκτούς χώρους των αποβλήτων στη μονάδα επεξεργασίας ΑΕΚΚ, η κάλυψη των οικονομικών υποχρεώσεων προς τη μονάδα επεξεργασίας ΑΕΚΚ και η λήψη της βεβαίωσης παραλαβής από το διαχειριστή της μονάδας επεξεργασίας ΑΕΚΚ. Η συλλογή, φορτοεκφόρτωση και μεταφορά των υλικών περιλαμβάνεται στα εκάστοτε άρθρα. Υλικά κατεδαφίσεων χωρίς πολλά </w:t>
      </w:r>
      <w:proofErr w:type="spellStart"/>
      <w:r>
        <w:t>πρόσμικτα</w:t>
      </w:r>
      <w:proofErr w:type="spellEnd"/>
      <w:r>
        <w:t>.</w:t>
      </w:r>
    </w:p>
    <w:p w14:paraId="6DAAD001" w14:textId="77777777" w:rsidR="003F1861" w:rsidRDefault="003F1861" w:rsidP="003F1861">
      <w:pPr>
        <w:pStyle w:val="TLTextCentered"/>
        <w:jc w:val="left"/>
      </w:pPr>
    </w:p>
    <w:p w14:paraId="4CFAB105" w14:textId="77777777" w:rsidR="003F1861" w:rsidRDefault="003F1861" w:rsidP="003F1861">
      <w:pPr>
        <w:pStyle w:val="TLTextCentered"/>
        <w:jc w:val="left"/>
      </w:pPr>
      <w:r>
        <w:t>Τιμή ανά κυβικό (m3)</w:t>
      </w:r>
    </w:p>
    <w:p w14:paraId="4865F3FE" w14:textId="77777777" w:rsidR="003F1861" w:rsidRDefault="003F1861" w:rsidP="003F1861">
      <w:pPr>
        <w:pStyle w:val="TLTextCentered"/>
        <w:jc w:val="left"/>
      </w:pPr>
    </w:p>
    <w:tbl>
      <w:tblPr>
        <w:tblStyle w:val="TableGrid"/>
        <w:tblW w:w="985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350"/>
        <w:gridCol w:w="1843"/>
        <w:gridCol w:w="6662"/>
      </w:tblGrid>
      <w:tr w:rsidR="003F1861" w:rsidRPr="00FD45D1" w14:paraId="4028F5AF" w14:textId="77777777" w:rsidTr="00F877C8">
        <w:tc>
          <w:tcPr>
            <w:tcW w:w="1350" w:type="dxa"/>
            <w:hideMark/>
          </w:tcPr>
          <w:p w14:paraId="0A4E35B0" w14:textId="77777777" w:rsidR="003F1861" w:rsidRDefault="003F1861" w:rsidP="00F877C8">
            <w:pPr>
              <w:pStyle w:val="TLTextUnderlined"/>
            </w:pPr>
            <w:r>
              <w:t>ΕΥΡΩ</w:t>
            </w:r>
          </w:p>
        </w:tc>
        <w:tc>
          <w:tcPr>
            <w:tcW w:w="1843" w:type="dxa"/>
            <w:hideMark/>
          </w:tcPr>
          <w:p w14:paraId="756E4F51" w14:textId="77777777" w:rsidR="003F1861" w:rsidRDefault="003F1861" w:rsidP="00F877C8">
            <w:pPr>
              <w:pStyle w:val="TLTextRight"/>
            </w:pPr>
            <w:r>
              <w:t>(Ολογράφως):</w:t>
            </w:r>
          </w:p>
        </w:tc>
        <w:tc>
          <w:tcPr>
            <w:tcW w:w="6662" w:type="dxa"/>
            <w:hideMark/>
          </w:tcPr>
          <w:p w14:paraId="23E5C0FA" w14:textId="77777777" w:rsidR="003F1861" w:rsidRDefault="003F1861" w:rsidP="00F877C8">
            <w:pPr>
              <w:pStyle w:val="TLText"/>
            </w:pPr>
            <w:r>
              <w:t>Επτά ευρω και πενήντα λεπτά</w:t>
            </w:r>
          </w:p>
        </w:tc>
      </w:tr>
      <w:tr w:rsidR="003F1861" w14:paraId="7702EAB3" w14:textId="77777777" w:rsidTr="00F877C8">
        <w:trPr>
          <w:trHeight w:val="443"/>
        </w:trPr>
        <w:tc>
          <w:tcPr>
            <w:tcW w:w="1350" w:type="dxa"/>
          </w:tcPr>
          <w:p w14:paraId="7E66239F" w14:textId="77777777" w:rsidR="003F1861" w:rsidRPr="00CA11E9" w:rsidRDefault="003F1861" w:rsidP="00F877C8">
            <w:pPr>
              <w:pStyle w:val="TLTextUnderlined"/>
              <w:rPr>
                <w:lang w:val="el-GR"/>
              </w:rPr>
            </w:pPr>
          </w:p>
        </w:tc>
        <w:tc>
          <w:tcPr>
            <w:tcW w:w="1843" w:type="dxa"/>
            <w:hideMark/>
          </w:tcPr>
          <w:p w14:paraId="2F717DEE" w14:textId="77777777" w:rsidR="003F1861" w:rsidRDefault="003F1861" w:rsidP="00F877C8">
            <w:pPr>
              <w:pStyle w:val="TLTextRight"/>
            </w:pPr>
            <w:r>
              <w:t>(Αριθμητικώς):</w:t>
            </w:r>
          </w:p>
        </w:tc>
        <w:tc>
          <w:tcPr>
            <w:tcW w:w="6662" w:type="dxa"/>
            <w:hideMark/>
          </w:tcPr>
          <w:p w14:paraId="2FF8CDFB" w14:textId="77777777" w:rsidR="003F1861" w:rsidRDefault="003F1861" w:rsidP="00F877C8">
            <w:pPr>
              <w:pStyle w:val="TLTextBold"/>
              <w:rPr>
                <w:lang w:val="en-US"/>
              </w:rPr>
            </w:pPr>
            <w:r>
              <w:t>7.50</w:t>
            </w:r>
            <w:r>
              <w:rPr>
                <w:lang w:val="en-US"/>
              </w:rPr>
              <w:t>€</w:t>
            </w:r>
          </w:p>
        </w:tc>
      </w:tr>
    </w:tbl>
    <w:p w14:paraId="73285F90" w14:textId="77777777" w:rsidR="004B54FA" w:rsidRDefault="004B54FA" w:rsidP="004B54FA">
      <w:pPr>
        <w:pStyle w:val="TLText"/>
        <w:rPr>
          <w:lang w:val="en-US"/>
        </w:rPr>
      </w:pPr>
    </w:p>
    <w:p w14:paraId="2E4DC504" w14:textId="77777777" w:rsidR="004B54FA" w:rsidRDefault="004B54FA" w:rsidP="004B54FA">
      <w:pPr>
        <w:pStyle w:val="TLText"/>
        <w:rPr>
          <w:lang w:val="en-US"/>
        </w:rPr>
      </w:pPr>
    </w:p>
    <w:p w14:paraId="39007B5F" w14:textId="77777777" w:rsidR="00512899" w:rsidRDefault="00512899" w:rsidP="004B54FA">
      <w:pPr>
        <w:pStyle w:val="TLText"/>
        <w:rPr>
          <w:lang w:val="en-US"/>
        </w:rPr>
      </w:pPr>
    </w:p>
    <w:p w14:paraId="7136E496" w14:textId="77777777" w:rsidR="004B54FA" w:rsidRDefault="004B54FA" w:rsidP="004B54FA">
      <w:pPr>
        <w:pStyle w:val="TLText"/>
        <w:rPr>
          <w:lang w:val="en-US"/>
        </w:rPr>
      </w:pPr>
    </w:p>
    <w:p w14:paraId="61EC4121" w14:textId="77777777" w:rsidR="004B54FA" w:rsidRDefault="004B54FA" w:rsidP="004B54FA">
      <w:pPr>
        <w:pStyle w:val="TLText"/>
      </w:pPr>
    </w:p>
    <w:p w14:paraId="65EFAB7D" w14:textId="77777777" w:rsidR="00621698" w:rsidRPr="006D65F7" w:rsidRDefault="00621698" w:rsidP="006D65F7"/>
    <w:sectPr w:rsidR="00621698" w:rsidRPr="006D65F7" w:rsidSect="004B54FA">
      <w:headerReference w:type="default" r:id="rId8"/>
      <w:footerReference w:type="default" r:id="rId9"/>
      <w:pgSz w:w="11907" w:h="16839"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54F984" w14:textId="77777777" w:rsidR="004B54FA" w:rsidRDefault="004B54FA">
      <w:r>
        <w:separator/>
      </w:r>
    </w:p>
  </w:endnote>
  <w:endnote w:type="continuationSeparator" w:id="0">
    <w:p w14:paraId="57843D6E" w14:textId="77777777" w:rsidR="004B54FA" w:rsidRDefault="004B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A1"/>
    <w:family w:val="swiss"/>
    <w:pitch w:val="variable"/>
    <w:sig w:usb0="E4002EFF" w:usb1="C200247B" w:usb2="00000009" w:usb3="00000000" w:csb0="000001F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DE8A4" w14:textId="77777777" w:rsidR="004B54FA" w:rsidRDefault="004B54FA" w:rsidP="004B54FA">
    <w:pPr>
      <w:pStyle w:val="TLTextNarrowBold"/>
      <w:pBdr>
        <w:top w:val="single" w:sz="4" w:space="1" w:color="auto"/>
      </w:pBdr>
      <w:jc w:val="center"/>
      <w:rPr>
        <w:bCs/>
        <w:lang w:val="el-GR"/>
      </w:rPr>
    </w:pPr>
    <w:r>
      <w:rPr>
        <w:bCs/>
        <w:lang w:val="el-GR"/>
      </w:rPr>
      <w:t>Τιμολόγιο Μελέτης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851A3" w14:textId="77777777" w:rsidR="004B54FA" w:rsidRDefault="004B54FA">
      <w:r>
        <w:separator/>
      </w:r>
    </w:p>
  </w:footnote>
  <w:footnote w:type="continuationSeparator" w:id="0">
    <w:p w14:paraId="4C82DBA2" w14:textId="77777777" w:rsidR="004B54FA" w:rsidRDefault="004B5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D27D1" w14:textId="036F1460" w:rsidR="004B54FA" w:rsidRDefault="004B54FA" w:rsidP="004B54FA">
    <w:pPr>
      <w:pStyle w:val="TLTextNarrow"/>
      <w:tabs>
        <w:tab w:val="right" w:pos="9639"/>
      </w:tabs>
      <w:rPr>
        <w:u w:val="single"/>
      </w:rPr>
    </w:pPr>
    <w:r>
      <w:rPr>
        <w:u w:val="single"/>
      </w:rPr>
      <w:t>ΕΡΓΟ</w:t>
    </w:r>
    <w:r w:rsidR="00117B47" w:rsidRPr="00117B47">
      <w:t xml:space="preserve"> </w:t>
    </w:r>
    <w:r w:rsidR="00117B47" w:rsidRPr="00117B47">
      <w:rPr>
        <w:u w:val="single"/>
      </w:rPr>
      <w:t>:Σ</w:t>
    </w:r>
    <w:r w:rsidR="00AB499A">
      <w:rPr>
        <w:u w:val="single"/>
      </w:rPr>
      <w:t>τατική Μελέτη για την λήψη ήπιων μέτρων προστασιάς (Φάση Ά)</w:t>
    </w:r>
    <w:r w:rsidR="00117B47" w:rsidRPr="00117B47">
      <w:rPr>
        <w:u w:val="single"/>
      </w:rPr>
      <w:t xml:space="preserve"> </w:t>
    </w:r>
    <w:r w:rsidR="00AB499A">
      <w:rPr>
        <w:u w:val="single"/>
      </w:rPr>
      <w:t>του κτιρίου</w:t>
    </w:r>
    <w:r w:rsidR="00117B47" w:rsidRPr="00117B47">
      <w:rPr>
        <w:u w:val="single"/>
      </w:rPr>
      <w:t xml:space="preserve"> ΑΣΑΝΗ</w:t>
    </w:r>
    <w:r w:rsidRPr="00117B47">
      <w:rPr>
        <w:u w:val="single"/>
      </w:rPr>
      <w:tab/>
    </w:r>
    <w:r>
      <w:rPr>
        <w:u w:val="single"/>
      </w:rPr>
      <w:t xml:space="preserve">Σελ: </w:t>
    </w:r>
    <w:r>
      <w:rPr>
        <w:rStyle w:val="PageNumber"/>
        <w:szCs w:val="20"/>
        <w:u w:val="single"/>
      </w:rPr>
      <w:fldChar w:fldCharType="begin"/>
    </w:r>
    <w:r>
      <w:rPr>
        <w:rStyle w:val="PageNumber"/>
        <w:szCs w:val="20"/>
        <w:u w:val="single"/>
      </w:rPr>
      <w:instrText xml:space="preserve"> PAGE </w:instrText>
    </w:r>
    <w:r>
      <w:rPr>
        <w:rStyle w:val="PageNumber"/>
        <w:szCs w:val="20"/>
        <w:u w:val="single"/>
      </w:rPr>
      <w:fldChar w:fldCharType="separate"/>
    </w:r>
    <w:r>
      <w:rPr>
        <w:rStyle w:val="PageNumber"/>
        <w:szCs w:val="20"/>
      </w:rPr>
      <w:t>0</w:t>
    </w:r>
    <w:r>
      <w:rPr>
        <w:rStyle w:val="PageNumber"/>
        <w:szCs w:val="20"/>
        <w:u w:val="single"/>
      </w:rPr>
      <w:fldChar w:fldCharType="end"/>
    </w:r>
    <w:r>
      <w:rPr>
        <w:rStyle w:val="PageNumber"/>
        <w:szCs w:val="20"/>
        <w:u w:val="single"/>
      </w:rPr>
      <w:t>/</w:t>
    </w:r>
    <w:r>
      <w:rPr>
        <w:rStyle w:val="PageNumber"/>
        <w:szCs w:val="20"/>
        <w:u w:val="single"/>
      </w:rPr>
      <w:fldChar w:fldCharType="begin"/>
    </w:r>
    <w:r>
      <w:rPr>
        <w:rStyle w:val="PageNumber"/>
        <w:szCs w:val="20"/>
        <w:u w:val="single"/>
      </w:rPr>
      <w:instrText xml:space="preserve"> NUMPAGES </w:instrText>
    </w:r>
    <w:r>
      <w:rPr>
        <w:rStyle w:val="PageNumber"/>
        <w:szCs w:val="20"/>
        <w:u w:val="single"/>
      </w:rPr>
      <w:fldChar w:fldCharType="separate"/>
    </w:r>
    <w:r>
      <w:rPr>
        <w:rStyle w:val="PageNumber"/>
        <w:szCs w:val="20"/>
      </w:rPr>
      <w:t>1</w:t>
    </w:r>
    <w:r>
      <w:rPr>
        <w:rStyle w:val="PageNumber"/>
        <w:szCs w:val="20"/>
        <w:u w:val="singl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77CFC"/>
    <w:multiLevelType w:val="multilevel"/>
    <w:tmpl w:val="C0201080"/>
    <w:lvl w:ilvl="0">
      <w:start w:val="1"/>
      <w:numFmt w:val="bullet"/>
      <w:pStyle w:val="bullet2"/>
      <w:lvlText w:val="-"/>
      <w:lvlJc w:val="left"/>
      <w:pPr>
        <w:tabs>
          <w:tab w:val="num" w:pos="2836"/>
        </w:tabs>
        <w:ind w:left="2836" w:hanging="567"/>
      </w:pPr>
      <w:rPr>
        <w:rFonts w:hint="default"/>
        <w:sz w:val="24"/>
      </w:rPr>
    </w:lvl>
    <w:lvl w:ilvl="1">
      <w:start w:val="1"/>
      <w:numFmt w:val="bullet"/>
      <w:lvlText w:val="-"/>
      <w:lvlJc w:val="left"/>
      <w:pPr>
        <w:tabs>
          <w:tab w:val="num" w:pos="2498"/>
        </w:tabs>
        <w:ind w:left="2498" w:hanging="567"/>
      </w:pPr>
      <w:rPr>
        <w:rFonts w:hint="default"/>
        <w:sz w:val="24"/>
      </w:rPr>
    </w:lvl>
    <w:lvl w:ilvl="2">
      <w:start w:val="1"/>
      <w:numFmt w:val="decimal"/>
      <w:lvlText w:val="%3."/>
      <w:lvlJc w:val="left"/>
      <w:pPr>
        <w:ind w:left="3011" w:hanging="360"/>
      </w:pPr>
      <w:rPr>
        <w:rFont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1" w15:restartNumberingAfterBreak="0">
    <w:nsid w:val="154A5DBD"/>
    <w:multiLevelType w:val="multilevel"/>
    <w:tmpl w:val="D3421500"/>
    <w:lvl w:ilvl="0">
      <w:start w:val="1"/>
      <w:numFmt w:val="bullet"/>
      <w:pStyle w:val="bullet3"/>
      <w:lvlText w:val="-"/>
      <w:lvlJc w:val="left"/>
      <w:pPr>
        <w:tabs>
          <w:tab w:val="num" w:pos="1559"/>
        </w:tabs>
        <w:ind w:left="1559" w:hanging="425"/>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9023D"/>
    <w:multiLevelType w:val="multilevel"/>
    <w:tmpl w:val="0F929DE4"/>
    <w:lvl w:ilvl="0">
      <w:start w:val="1"/>
      <w:numFmt w:val="decimal"/>
      <w:lvlText w:val="%1"/>
      <w:lvlJc w:val="left"/>
      <w:pPr>
        <w:tabs>
          <w:tab w:val="num" w:pos="502"/>
        </w:tabs>
        <w:ind w:left="502"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37380E4D"/>
    <w:multiLevelType w:val="hybridMultilevel"/>
    <w:tmpl w:val="95B823D6"/>
    <w:lvl w:ilvl="0" w:tplc="2730AD08">
      <w:start w:val="1"/>
      <w:numFmt w:val="decimal"/>
      <w:lvlText w:val="(%1)"/>
      <w:lvlJc w:val="left"/>
      <w:pPr>
        <w:ind w:left="1436" w:hanging="585"/>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15:restartNumberingAfterBreak="0">
    <w:nsid w:val="37B425E7"/>
    <w:multiLevelType w:val="hybridMultilevel"/>
    <w:tmpl w:val="260C112E"/>
    <w:lvl w:ilvl="0" w:tplc="823476C2">
      <w:start w:val="1"/>
      <w:numFmt w:val="bullet"/>
      <w:pStyle w:val="bullet1"/>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38DD2A7E"/>
    <w:multiLevelType w:val="multilevel"/>
    <w:tmpl w:val="C6EC02B0"/>
    <w:lvl w:ilvl="0">
      <w:start w:val="2"/>
      <w:numFmt w:val="decimal"/>
      <w:lvlText w:val="%1."/>
      <w:lvlJc w:val="left"/>
      <w:pPr>
        <w:tabs>
          <w:tab w:val="num" w:pos="555"/>
        </w:tabs>
        <w:ind w:left="555" w:hanging="555"/>
      </w:pPr>
      <w:rPr>
        <w:rFonts w:cs="Times New Roman" w:hint="default"/>
      </w:rPr>
    </w:lvl>
    <w:lvl w:ilvl="1">
      <w:start w:val="2"/>
      <w:numFmt w:val="decimal"/>
      <w:lvlText w:val="%1.%2."/>
      <w:lvlJc w:val="left"/>
      <w:pPr>
        <w:tabs>
          <w:tab w:val="num" w:pos="1145"/>
        </w:tabs>
        <w:ind w:left="1145" w:hanging="720"/>
      </w:pPr>
      <w:rPr>
        <w:rFonts w:cs="Times New Roman" w:hint="default"/>
      </w:rPr>
    </w:lvl>
    <w:lvl w:ilvl="2">
      <w:start w:val="4"/>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2355"/>
        </w:tabs>
        <w:ind w:left="2355" w:hanging="108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565"/>
        </w:tabs>
        <w:ind w:left="3565" w:hanging="144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775"/>
        </w:tabs>
        <w:ind w:left="4775" w:hanging="180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6" w15:restartNumberingAfterBreak="0">
    <w:nsid w:val="48C868B3"/>
    <w:multiLevelType w:val="multilevel"/>
    <w:tmpl w:val="EBF243F2"/>
    <w:lvl w:ilvl="0">
      <w:start w:val="2"/>
      <w:numFmt w:val="decimal"/>
      <w:lvlText w:val="%1."/>
      <w:lvlJc w:val="left"/>
      <w:pPr>
        <w:tabs>
          <w:tab w:val="num" w:pos="555"/>
        </w:tabs>
        <w:ind w:left="555" w:hanging="555"/>
      </w:pPr>
      <w:rPr>
        <w:rFonts w:cs="Times New Roman" w:hint="default"/>
      </w:rPr>
    </w:lvl>
    <w:lvl w:ilvl="1">
      <w:start w:val="2"/>
      <w:numFmt w:val="decimal"/>
      <w:lvlText w:val="%1.%2."/>
      <w:lvlJc w:val="left"/>
      <w:pPr>
        <w:tabs>
          <w:tab w:val="num" w:pos="1145"/>
        </w:tabs>
        <w:ind w:left="1145" w:hanging="720"/>
      </w:pPr>
      <w:rPr>
        <w:rFonts w:cs="Times New Roman" w:hint="default"/>
      </w:rPr>
    </w:lvl>
    <w:lvl w:ilvl="2">
      <w:start w:val="3"/>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2355"/>
        </w:tabs>
        <w:ind w:left="2355" w:hanging="108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565"/>
        </w:tabs>
        <w:ind w:left="3565" w:hanging="144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775"/>
        </w:tabs>
        <w:ind w:left="4775" w:hanging="180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7" w15:restartNumberingAfterBreak="0">
    <w:nsid w:val="51932D68"/>
    <w:multiLevelType w:val="multilevel"/>
    <w:tmpl w:val="54B2AB88"/>
    <w:lvl w:ilvl="0">
      <w:start w:val="2"/>
      <w:numFmt w:val="decimal"/>
      <w:lvlText w:val="%1."/>
      <w:lvlJc w:val="left"/>
      <w:pPr>
        <w:tabs>
          <w:tab w:val="num" w:pos="705"/>
        </w:tabs>
        <w:ind w:left="705" w:hanging="705"/>
      </w:pPr>
      <w:rPr>
        <w:rFonts w:cs="Times New Roman" w:hint="default"/>
        <w:u w:val="none"/>
      </w:rPr>
    </w:lvl>
    <w:lvl w:ilvl="1">
      <w:start w:val="1"/>
      <w:numFmt w:val="decimal"/>
      <w:isLgl/>
      <w:lvlText w:val="%1.%2"/>
      <w:lvlJc w:val="left"/>
      <w:pPr>
        <w:tabs>
          <w:tab w:val="num" w:pos="570"/>
        </w:tabs>
        <w:ind w:left="570" w:hanging="57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8" w15:restartNumberingAfterBreak="0">
    <w:nsid w:val="5B4F2463"/>
    <w:multiLevelType w:val="hybridMultilevel"/>
    <w:tmpl w:val="2058215A"/>
    <w:lvl w:ilvl="0" w:tplc="0BFADCF2">
      <w:start w:val="1"/>
      <w:numFmt w:val="decimal"/>
      <w:lvlText w:val="(%1)"/>
      <w:lvlJc w:val="left"/>
      <w:pPr>
        <w:ind w:left="1436" w:hanging="58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2073312516">
    <w:abstractNumId w:val="2"/>
  </w:num>
  <w:num w:numId="2" w16cid:durableId="345979279">
    <w:abstractNumId w:val="7"/>
  </w:num>
  <w:num w:numId="3" w16cid:durableId="397166816">
    <w:abstractNumId w:val="0"/>
  </w:num>
  <w:num w:numId="4" w16cid:durableId="1824161006">
    <w:abstractNumId w:val="1"/>
  </w:num>
  <w:num w:numId="5" w16cid:durableId="1639072919">
    <w:abstractNumId w:val="4"/>
  </w:num>
  <w:num w:numId="6" w16cid:durableId="1603604824">
    <w:abstractNumId w:val="5"/>
  </w:num>
  <w:num w:numId="7" w16cid:durableId="776291518">
    <w:abstractNumId w:val="6"/>
  </w:num>
  <w:num w:numId="8" w16cid:durableId="853350326">
    <w:abstractNumId w:val="3"/>
  </w:num>
  <w:num w:numId="9" w16cid:durableId="20262515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4FA"/>
    <w:rsid w:val="00023E5E"/>
    <w:rsid w:val="000850EF"/>
    <w:rsid w:val="0008521A"/>
    <w:rsid w:val="00117B47"/>
    <w:rsid w:val="0019486F"/>
    <w:rsid w:val="00207340"/>
    <w:rsid w:val="0025721C"/>
    <w:rsid w:val="00274A70"/>
    <w:rsid w:val="002F25E1"/>
    <w:rsid w:val="00356494"/>
    <w:rsid w:val="00397121"/>
    <w:rsid w:val="003F1861"/>
    <w:rsid w:val="00424DB8"/>
    <w:rsid w:val="004B511E"/>
    <w:rsid w:val="004B54FA"/>
    <w:rsid w:val="004D5D07"/>
    <w:rsid w:val="00512899"/>
    <w:rsid w:val="005A7407"/>
    <w:rsid w:val="005C3A0B"/>
    <w:rsid w:val="005D2870"/>
    <w:rsid w:val="00621698"/>
    <w:rsid w:val="006324DE"/>
    <w:rsid w:val="00697476"/>
    <w:rsid w:val="006D332E"/>
    <w:rsid w:val="006D65F7"/>
    <w:rsid w:val="00764526"/>
    <w:rsid w:val="0077415E"/>
    <w:rsid w:val="007A2382"/>
    <w:rsid w:val="008318BE"/>
    <w:rsid w:val="00863A19"/>
    <w:rsid w:val="008E568F"/>
    <w:rsid w:val="009C3433"/>
    <w:rsid w:val="009E1EEF"/>
    <w:rsid w:val="009E6580"/>
    <w:rsid w:val="00A4516E"/>
    <w:rsid w:val="00AB499A"/>
    <w:rsid w:val="00AE09CD"/>
    <w:rsid w:val="00AE22E8"/>
    <w:rsid w:val="00AF73FD"/>
    <w:rsid w:val="00B211DA"/>
    <w:rsid w:val="00B6481B"/>
    <w:rsid w:val="00B704C1"/>
    <w:rsid w:val="00C370F3"/>
    <w:rsid w:val="00C376F2"/>
    <w:rsid w:val="00C41D03"/>
    <w:rsid w:val="00C61D88"/>
    <w:rsid w:val="00C86A03"/>
    <w:rsid w:val="00D7573A"/>
    <w:rsid w:val="00E2141C"/>
    <w:rsid w:val="00E71EC0"/>
    <w:rsid w:val="00EA7B47"/>
    <w:rsid w:val="00ED340A"/>
    <w:rsid w:val="00ED58C3"/>
    <w:rsid w:val="00F2685F"/>
    <w:rsid w:val="00F36B38"/>
    <w:rsid w:val="00FA7BCF"/>
    <w:rsid w:val="00FD4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EA668B"/>
  <w15:chartTrackingRefBased/>
  <w15:docId w15:val="{83EE54D6-A67B-43AB-A029-65E93F7A7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D03"/>
    <w:pPr>
      <w:ind w:firstLine="720"/>
    </w:pPr>
    <w:rPr>
      <w:sz w:val="24"/>
      <w:szCs w:val="24"/>
    </w:rPr>
  </w:style>
  <w:style w:type="paragraph" w:styleId="Heading1">
    <w:name w:val="heading 1"/>
    <w:basedOn w:val="Normal"/>
    <w:next w:val="Normal"/>
    <w:link w:val="Heading1Char"/>
    <w:qFormat/>
    <w:rsid w:val="00C86A03"/>
    <w:pPr>
      <w:keepNext/>
      <w:spacing w:before="240" w:after="60"/>
      <w:outlineLvl w:val="0"/>
    </w:pPr>
    <w:rPr>
      <w:rFonts w:ascii="Arial" w:hAnsi="Arial" w:cs="Arial"/>
      <w:b/>
      <w:bCs/>
      <w:noProof/>
      <w:kern w:val="32"/>
      <w:sz w:val="32"/>
      <w:szCs w:val="32"/>
      <w:lang w:val="el-GR"/>
    </w:rPr>
  </w:style>
  <w:style w:type="paragraph" w:styleId="Heading2">
    <w:name w:val="heading 2"/>
    <w:basedOn w:val="Normal"/>
    <w:next w:val="Normal"/>
    <w:qFormat/>
    <w:rsid w:val="00C86A03"/>
    <w:pPr>
      <w:keepNext/>
      <w:spacing w:before="240" w:after="60"/>
      <w:outlineLvl w:val="1"/>
    </w:pPr>
    <w:rPr>
      <w:rFonts w:ascii="Arial" w:hAnsi="Arial" w:cs="Arial"/>
      <w:b/>
      <w:bCs/>
      <w:i/>
      <w:iCs/>
      <w:noProof/>
      <w:sz w:val="28"/>
      <w:szCs w:val="28"/>
      <w:lang w:val="el-GR"/>
    </w:rPr>
  </w:style>
  <w:style w:type="paragraph" w:styleId="Heading3">
    <w:name w:val="heading 3"/>
    <w:basedOn w:val="Normal"/>
    <w:next w:val="Normal"/>
    <w:qFormat/>
    <w:rsid w:val="00C86A03"/>
    <w:pPr>
      <w:keepNext/>
      <w:spacing w:before="240" w:after="60"/>
      <w:outlineLvl w:val="2"/>
    </w:pPr>
    <w:rPr>
      <w:rFonts w:ascii="Arial" w:hAnsi="Arial" w:cs="Arial"/>
      <w:b/>
      <w:bCs/>
      <w:noProof/>
      <w:sz w:val="26"/>
      <w:szCs w:val="26"/>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ext">
    <w:name w:val="TL_Text"/>
    <w:rsid w:val="00C86A03"/>
    <w:pPr>
      <w:spacing w:before="40" w:after="40"/>
    </w:pPr>
    <w:rPr>
      <w:rFonts w:ascii="Arial" w:hAnsi="Arial" w:cs="Arial"/>
      <w:noProof/>
      <w:sz w:val="22"/>
      <w:szCs w:val="24"/>
      <w:lang w:val="el-GR" w:eastAsia="el-GR"/>
    </w:rPr>
  </w:style>
  <w:style w:type="paragraph" w:customStyle="1" w:styleId="TLTextBold">
    <w:name w:val="TL_TextBold"/>
    <w:basedOn w:val="TLText"/>
    <w:rsid w:val="00C376F2"/>
    <w:rPr>
      <w:b/>
    </w:rPr>
  </w:style>
  <w:style w:type="paragraph" w:customStyle="1" w:styleId="TLTextNarrow">
    <w:name w:val="TL_TextNarrow"/>
    <w:basedOn w:val="TLText"/>
    <w:rsid w:val="00C376F2"/>
    <w:rPr>
      <w:rFonts w:ascii="Arial Narrow" w:hAnsi="Arial Narrow"/>
    </w:rPr>
  </w:style>
  <w:style w:type="paragraph" w:customStyle="1" w:styleId="TLTextLarge">
    <w:name w:val="TL_TextLarge"/>
    <w:basedOn w:val="TLText"/>
    <w:rsid w:val="00C376F2"/>
    <w:pPr>
      <w:spacing w:before="120" w:after="120"/>
    </w:pPr>
    <w:rPr>
      <w:sz w:val="24"/>
    </w:rPr>
  </w:style>
  <w:style w:type="paragraph" w:customStyle="1" w:styleId="TLTextLargeBold">
    <w:name w:val="TL_TextLargeBold"/>
    <w:basedOn w:val="TLTextLarge"/>
    <w:rsid w:val="00C376F2"/>
    <w:rPr>
      <w:b/>
    </w:rPr>
  </w:style>
  <w:style w:type="paragraph" w:styleId="Header">
    <w:name w:val="header"/>
    <w:basedOn w:val="Normal"/>
    <w:link w:val="HeaderChar"/>
    <w:rsid w:val="00C86A03"/>
    <w:pPr>
      <w:ind w:firstLine="0"/>
    </w:pPr>
    <w:rPr>
      <w:rFonts w:ascii="Arial Narrow" w:hAnsi="Arial Narrow"/>
      <w:noProof/>
      <w:sz w:val="22"/>
      <w:lang w:val="el-GR"/>
    </w:rPr>
  </w:style>
  <w:style w:type="paragraph" w:styleId="Footer">
    <w:name w:val="footer"/>
    <w:basedOn w:val="Normal"/>
    <w:link w:val="FooterChar"/>
    <w:rsid w:val="00C86A03"/>
    <w:pPr>
      <w:ind w:firstLine="0"/>
    </w:pPr>
    <w:rPr>
      <w:rFonts w:ascii="Arial Narrow" w:hAnsi="Arial Narrow"/>
      <w:noProof/>
      <w:sz w:val="22"/>
      <w:lang w:val="el-GR"/>
    </w:rPr>
  </w:style>
  <w:style w:type="paragraph" w:customStyle="1" w:styleId="TLTextLargeBoldCentered">
    <w:name w:val="TL_TextLargeBoldCentered"/>
    <w:basedOn w:val="TLTextLargeBold"/>
    <w:rsid w:val="002F25E1"/>
    <w:pPr>
      <w:jc w:val="center"/>
    </w:pPr>
  </w:style>
  <w:style w:type="paragraph" w:customStyle="1" w:styleId="TLTextUnderlined">
    <w:name w:val="TL_TextUnderlined"/>
    <w:basedOn w:val="TLText"/>
    <w:rsid w:val="004B54FA"/>
    <w:rPr>
      <w:noProof w:val="0"/>
      <w:u w:val="single"/>
      <w:lang w:val="en-GB"/>
    </w:rPr>
  </w:style>
  <w:style w:type="paragraph" w:styleId="TOC1">
    <w:name w:val="toc 1"/>
    <w:basedOn w:val="TLTextBold"/>
    <w:next w:val="Normal"/>
    <w:autoRedefine/>
    <w:semiHidden/>
    <w:rsid w:val="005D2870"/>
  </w:style>
  <w:style w:type="paragraph" w:styleId="TOC2">
    <w:name w:val="toc 2"/>
    <w:basedOn w:val="TLText"/>
    <w:next w:val="Normal"/>
    <w:autoRedefine/>
    <w:semiHidden/>
    <w:rsid w:val="005D2870"/>
    <w:pPr>
      <w:ind w:left="240"/>
    </w:pPr>
  </w:style>
  <w:style w:type="paragraph" w:styleId="TOC3">
    <w:name w:val="toc 3"/>
    <w:basedOn w:val="TLText"/>
    <w:next w:val="Normal"/>
    <w:autoRedefine/>
    <w:semiHidden/>
    <w:rsid w:val="005D2870"/>
    <w:pPr>
      <w:ind w:left="480"/>
    </w:pPr>
  </w:style>
  <w:style w:type="paragraph" w:customStyle="1" w:styleId="TLTextRight">
    <w:name w:val="TL_TextRight"/>
    <w:basedOn w:val="TLText"/>
    <w:rsid w:val="004B54FA"/>
    <w:pPr>
      <w:jc w:val="right"/>
    </w:pPr>
    <w:rPr>
      <w:noProof w:val="0"/>
    </w:rPr>
  </w:style>
  <w:style w:type="paragraph" w:customStyle="1" w:styleId="TLTextCentered">
    <w:name w:val="TL_TextCentered"/>
    <w:basedOn w:val="TLText"/>
    <w:rsid w:val="004B54FA"/>
    <w:pPr>
      <w:jc w:val="center"/>
    </w:pPr>
    <w:rPr>
      <w:noProof w:val="0"/>
    </w:rPr>
  </w:style>
  <w:style w:type="table" w:styleId="TableGrid">
    <w:name w:val="Table Grid"/>
    <w:basedOn w:val="TableNormal"/>
    <w:rsid w:val="004B54FA"/>
    <w:rPr>
      <w:rFonts w:ascii="CG Times (W1)" w:hAnsi="CG Times (W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TextBoldLarge">
    <w:name w:val="TL_TextBoldLarge"/>
    <w:basedOn w:val="TLTextBold"/>
    <w:rsid w:val="004B54FA"/>
    <w:pPr>
      <w:autoSpaceDE w:val="0"/>
      <w:autoSpaceDN w:val="0"/>
      <w:adjustRightInd w:val="0"/>
      <w:spacing w:before="120" w:after="120"/>
    </w:pPr>
    <w:rPr>
      <w:noProof w:val="0"/>
      <w:sz w:val="24"/>
      <w:szCs w:val="22"/>
    </w:rPr>
  </w:style>
  <w:style w:type="paragraph" w:customStyle="1" w:styleId="TLTextBoldUnderlinedCentered">
    <w:name w:val="TL_TextBoldUnderlinedCentered"/>
    <w:basedOn w:val="TLTextBold"/>
    <w:next w:val="TLTextBold"/>
    <w:rsid w:val="004B54FA"/>
    <w:pPr>
      <w:autoSpaceDE w:val="0"/>
      <w:autoSpaceDN w:val="0"/>
      <w:adjustRightInd w:val="0"/>
      <w:jc w:val="center"/>
    </w:pPr>
    <w:rPr>
      <w:noProof w:val="0"/>
      <w:szCs w:val="22"/>
      <w:u w:val="single"/>
    </w:rPr>
  </w:style>
  <w:style w:type="paragraph" w:customStyle="1" w:styleId="TLTextBoldUnderlined">
    <w:name w:val="TL_TextBoldUnderlined"/>
    <w:basedOn w:val="TLTextBold"/>
    <w:rsid w:val="004B54FA"/>
    <w:pPr>
      <w:autoSpaceDE w:val="0"/>
      <w:autoSpaceDN w:val="0"/>
      <w:adjustRightInd w:val="0"/>
    </w:pPr>
    <w:rPr>
      <w:noProof w:val="0"/>
      <w:szCs w:val="22"/>
      <w:u w:val="single"/>
    </w:rPr>
  </w:style>
  <w:style w:type="character" w:styleId="PageNumber">
    <w:name w:val="page number"/>
    <w:basedOn w:val="DefaultParagraphFont"/>
    <w:unhideWhenUsed/>
    <w:rsid w:val="004B54FA"/>
  </w:style>
  <w:style w:type="character" w:customStyle="1" w:styleId="HeaderChar">
    <w:name w:val="Header Char"/>
    <w:link w:val="Header"/>
    <w:rsid w:val="004B54FA"/>
    <w:rPr>
      <w:rFonts w:ascii="Arial Narrow" w:hAnsi="Arial Narrow"/>
      <w:noProof/>
      <w:sz w:val="22"/>
      <w:szCs w:val="24"/>
      <w:lang w:val="el-GR"/>
    </w:rPr>
  </w:style>
  <w:style w:type="paragraph" w:customStyle="1" w:styleId="TLTextNarrowBold">
    <w:name w:val="TL_TextNarrowBold"/>
    <w:basedOn w:val="Normal"/>
    <w:rsid w:val="004B54FA"/>
    <w:pPr>
      <w:spacing w:before="40" w:after="40"/>
      <w:ind w:firstLine="0"/>
    </w:pPr>
    <w:rPr>
      <w:rFonts w:ascii="Arial Narrow" w:hAnsi="Arial Narrow" w:cs="Arial"/>
      <w:b/>
      <w:sz w:val="22"/>
      <w:lang w:val="en-GB" w:eastAsia="el-GR"/>
    </w:rPr>
  </w:style>
  <w:style w:type="character" w:customStyle="1" w:styleId="FooterChar">
    <w:name w:val="Footer Char"/>
    <w:link w:val="Footer"/>
    <w:rsid w:val="004B54FA"/>
    <w:rPr>
      <w:rFonts w:ascii="Arial Narrow" w:hAnsi="Arial Narrow"/>
      <w:noProof/>
      <w:sz w:val="22"/>
      <w:szCs w:val="24"/>
      <w:lang w:val="el-GR"/>
    </w:rPr>
  </w:style>
  <w:style w:type="character" w:customStyle="1" w:styleId="Heading1Char">
    <w:name w:val="Heading 1 Char"/>
    <w:link w:val="Heading1"/>
    <w:locked/>
    <w:rsid w:val="00117B47"/>
    <w:rPr>
      <w:rFonts w:ascii="Arial" w:hAnsi="Arial" w:cs="Arial"/>
      <w:b/>
      <w:bCs/>
      <w:noProof/>
      <w:kern w:val="32"/>
      <w:sz w:val="32"/>
      <w:szCs w:val="32"/>
      <w:lang w:val="el-GR"/>
    </w:rPr>
  </w:style>
  <w:style w:type="paragraph" w:customStyle="1" w:styleId="bullet2">
    <w:name w:val="bullet2"/>
    <w:basedOn w:val="Normal"/>
    <w:uiPriority w:val="99"/>
    <w:rsid w:val="00117B47"/>
    <w:pPr>
      <w:numPr>
        <w:numId w:val="3"/>
      </w:numPr>
      <w:overflowPunct w:val="0"/>
      <w:autoSpaceDE w:val="0"/>
      <w:autoSpaceDN w:val="0"/>
      <w:adjustRightInd w:val="0"/>
      <w:spacing w:before="60"/>
      <w:jc w:val="both"/>
      <w:textAlignment w:val="baseline"/>
    </w:pPr>
    <w:rPr>
      <w:rFonts w:ascii="Arial" w:hAnsi="Arial"/>
      <w:sz w:val="19"/>
      <w:lang w:val="el-GR"/>
    </w:rPr>
  </w:style>
  <w:style w:type="paragraph" w:customStyle="1" w:styleId="lettered1">
    <w:name w:val="lettered1"/>
    <w:basedOn w:val="Normal"/>
    <w:uiPriority w:val="99"/>
    <w:rsid w:val="00117B47"/>
    <w:pPr>
      <w:overflowPunct w:val="0"/>
      <w:autoSpaceDE w:val="0"/>
      <w:autoSpaceDN w:val="0"/>
      <w:adjustRightInd w:val="0"/>
      <w:spacing w:before="80"/>
      <w:ind w:left="567" w:hanging="567"/>
      <w:jc w:val="both"/>
      <w:textAlignment w:val="baseline"/>
    </w:pPr>
    <w:rPr>
      <w:rFonts w:ascii="Arial" w:hAnsi="Arial"/>
      <w:sz w:val="19"/>
      <w:lang w:val="el-GR"/>
    </w:rPr>
  </w:style>
  <w:style w:type="paragraph" w:styleId="BlockText">
    <w:name w:val="Block Text"/>
    <w:basedOn w:val="Normal"/>
    <w:uiPriority w:val="99"/>
    <w:rsid w:val="00117B47"/>
    <w:pPr>
      <w:tabs>
        <w:tab w:val="left" w:pos="284"/>
      </w:tabs>
      <w:ind w:left="284" w:right="282" w:firstLine="0"/>
      <w:jc w:val="both"/>
    </w:pPr>
    <w:rPr>
      <w:rFonts w:ascii="Arial" w:hAnsi="Arial"/>
      <w:color w:val="000000"/>
      <w:sz w:val="22"/>
      <w:lang w:val="el-GR"/>
    </w:rPr>
  </w:style>
  <w:style w:type="paragraph" w:customStyle="1" w:styleId="bullet3">
    <w:name w:val="bullet3"/>
    <w:basedOn w:val="Normal"/>
    <w:uiPriority w:val="99"/>
    <w:rsid w:val="00117B47"/>
    <w:pPr>
      <w:numPr>
        <w:numId w:val="4"/>
      </w:numPr>
      <w:overflowPunct w:val="0"/>
      <w:autoSpaceDE w:val="0"/>
      <w:autoSpaceDN w:val="0"/>
      <w:adjustRightInd w:val="0"/>
      <w:spacing w:before="60"/>
      <w:jc w:val="both"/>
      <w:textAlignment w:val="baseline"/>
    </w:pPr>
    <w:rPr>
      <w:rFonts w:ascii="Arial" w:hAnsi="Arial"/>
      <w:sz w:val="19"/>
      <w:lang w:val="el-GR"/>
    </w:rPr>
  </w:style>
  <w:style w:type="paragraph" w:customStyle="1" w:styleId="bullet1">
    <w:name w:val="bullet1"/>
    <w:basedOn w:val="Normal"/>
    <w:uiPriority w:val="99"/>
    <w:rsid w:val="00117B47"/>
    <w:pPr>
      <w:numPr>
        <w:numId w:val="5"/>
      </w:numPr>
      <w:overflowPunct w:val="0"/>
      <w:autoSpaceDE w:val="0"/>
      <w:autoSpaceDN w:val="0"/>
      <w:adjustRightInd w:val="0"/>
      <w:spacing w:before="60"/>
      <w:jc w:val="both"/>
      <w:textAlignment w:val="baseline"/>
    </w:pPr>
    <w:rPr>
      <w:rFonts w:ascii="Arial" w:hAnsi="Arial"/>
      <w:sz w:val="19"/>
      <w:szCs w:val="20"/>
      <w:lang w:val="el-GR"/>
    </w:rPr>
  </w:style>
  <w:style w:type="paragraph" w:styleId="ListParagraph">
    <w:name w:val="List Paragraph"/>
    <w:basedOn w:val="Normal"/>
    <w:uiPriority w:val="34"/>
    <w:qFormat/>
    <w:rsid w:val="00117B47"/>
    <w:pPr>
      <w:ind w:left="720" w:firstLine="0"/>
      <w:contextualSpacing/>
    </w:pPr>
    <w:rPr>
      <w:rFonts w:ascii="Arial" w:hAnsi="Arial"/>
      <w:color w:val="00000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65968">
      <w:bodyDiv w:val="1"/>
      <w:marLeft w:val="0"/>
      <w:marRight w:val="0"/>
      <w:marTop w:val="0"/>
      <w:marBottom w:val="0"/>
      <w:divBdr>
        <w:top w:val="none" w:sz="0" w:space="0" w:color="auto"/>
        <w:left w:val="none" w:sz="0" w:space="0" w:color="auto"/>
        <w:bottom w:val="none" w:sz="0" w:space="0" w:color="auto"/>
        <w:right w:val="none" w:sz="0" w:space="0" w:color="auto"/>
      </w:divBdr>
    </w:div>
    <w:div w:id="165636435">
      <w:bodyDiv w:val="1"/>
      <w:marLeft w:val="0"/>
      <w:marRight w:val="0"/>
      <w:marTop w:val="0"/>
      <w:marBottom w:val="0"/>
      <w:divBdr>
        <w:top w:val="none" w:sz="0" w:space="0" w:color="auto"/>
        <w:left w:val="none" w:sz="0" w:space="0" w:color="auto"/>
        <w:bottom w:val="none" w:sz="0" w:space="0" w:color="auto"/>
        <w:right w:val="none" w:sz="0" w:space="0" w:color="auto"/>
      </w:divBdr>
    </w:div>
    <w:div w:id="502092884">
      <w:bodyDiv w:val="1"/>
      <w:marLeft w:val="0"/>
      <w:marRight w:val="0"/>
      <w:marTop w:val="0"/>
      <w:marBottom w:val="0"/>
      <w:divBdr>
        <w:top w:val="none" w:sz="0" w:space="0" w:color="auto"/>
        <w:left w:val="none" w:sz="0" w:space="0" w:color="auto"/>
        <w:bottom w:val="none" w:sz="0" w:space="0" w:color="auto"/>
        <w:right w:val="none" w:sz="0" w:space="0" w:color="auto"/>
      </w:divBdr>
    </w:div>
    <w:div w:id="577977485">
      <w:bodyDiv w:val="1"/>
      <w:marLeft w:val="0"/>
      <w:marRight w:val="0"/>
      <w:marTop w:val="0"/>
      <w:marBottom w:val="0"/>
      <w:divBdr>
        <w:top w:val="none" w:sz="0" w:space="0" w:color="auto"/>
        <w:left w:val="none" w:sz="0" w:space="0" w:color="auto"/>
        <w:bottom w:val="none" w:sz="0" w:space="0" w:color="auto"/>
        <w:right w:val="none" w:sz="0" w:space="0" w:color="auto"/>
      </w:divBdr>
    </w:div>
    <w:div w:id="1968969512">
      <w:bodyDiv w:val="1"/>
      <w:marLeft w:val="0"/>
      <w:marRight w:val="0"/>
      <w:marTop w:val="0"/>
      <w:marBottom w:val="0"/>
      <w:divBdr>
        <w:top w:val="none" w:sz="0" w:space="0" w:color="auto"/>
        <w:left w:val="none" w:sz="0" w:space="0" w:color="auto"/>
        <w:bottom w:val="none" w:sz="0" w:space="0" w:color="auto"/>
        <w:right w:val="none" w:sz="0" w:space="0" w:color="auto"/>
      </w:divBdr>
    </w:div>
    <w:div w:id="2068260848">
      <w:bodyDiv w:val="1"/>
      <w:marLeft w:val="0"/>
      <w:marRight w:val="0"/>
      <w:marTop w:val="0"/>
      <w:marBottom w:val="0"/>
      <w:divBdr>
        <w:top w:val="none" w:sz="0" w:space="0" w:color="auto"/>
        <w:left w:val="none" w:sz="0" w:space="0" w:color="auto"/>
        <w:bottom w:val="none" w:sz="0" w:space="0" w:color="auto"/>
        <w:right w:val="none" w:sz="0" w:space="0" w:color="auto"/>
      </w:divBdr>
    </w:div>
    <w:div w:id="210233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TechnoLogismiki\TLW2024\Templates\B42\TL.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58DA6-125E-4D2D-9339-7051EDA3F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emplate>
  <TotalTime>1</TotalTime>
  <Pages>26</Pages>
  <Words>8537</Words>
  <Characters>53388</Characters>
  <Application>Microsoft Office Word</Application>
  <DocSecurity>4</DocSecurity>
  <Lines>444</Lines>
  <Paragraphs>123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Error</vt:lpstr>
      <vt:lpstr>Error</vt:lpstr>
    </vt:vector>
  </TitlesOfParts>
  <Company>TechnoLogismiki</Company>
  <LinksUpToDate>false</LinksUpToDate>
  <CharactersWithSpaces>61802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Error</dc:title>
  <dc:subject/>
  <dc:creator>Angelos</dc:creator>
  <cp:keywords/>
  <dc:description/>
  <cp:lastModifiedBy>Ploumistou Evgenia</cp:lastModifiedBy>
  <cp:revision>2</cp:revision>
  <cp:lastPrinted>2024-11-25T08:31:00Z</cp:lastPrinted>
  <dcterms:created xsi:type="dcterms:W3CDTF">2024-11-25T08:31:00Z</dcterms:created>
  <dcterms:modified xsi:type="dcterms:W3CDTF">2024-11-25T08:31:00Z</dcterms:modified>
</cp:coreProperties>
</file>